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511663">
        <w:tab/>
      </w:r>
      <w:r w:rsidR="00511663">
        <w:tab/>
      </w:r>
      <w:r w:rsidR="00511663">
        <w:tab/>
      </w:r>
      <w:r w:rsidR="00511663">
        <w:tab/>
      </w:r>
      <w:r w:rsidR="00511663">
        <w:tab/>
      </w:r>
      <w:r w:rsidR="00511663">
        <w:tab/>
      </w:r>
      <w:r w:rsidR="00511663">
        <w:tab/>
      </w:r>
      <w:r w:rsidR="00511663">
        <w:tab/>
        <w:t>Our Ref: C17</w:t>
      </w:r>
      <w:r w:rsidR="008D43F1">
        <w:t>-</w:t>
      </w:r>
      <w:r w:rsidR="00511663">
        <w:t>0304-1136</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F32AE2" w:rsidRPr="00037ACA">
        <w:rPr>
          <w:rFonts w:cs="Arial"/>
          <w:szCs w:val="22"/>
        </w:rPr>
        <w:fldChar w:fldCharType="begin"/>
      </w:r>
      <w:r w:rsidR="009A2659" w:rsidRPr="00037ACA">
        <w:rPr>
          <w:rFonts w:cs="Arial"/>
          <w:szCs w:val="22"/>
        </w:rPr>
        <w:instrText xml:space="preserve"> </w:instrText>
      </w:r>
      <w:r w:rsidR="00F32AE2" w:rsidRPr="00037ACA">
        <w:rPr>
          <w:rFonts w:cs="Arial"/>
          <w:szCs w:val="22"/>
        </w:rPr>
        <w:fldChar w:fldCharType="end"/>
      </w:r>
      <w:r w:rsidR="00511663">
        <w:rPr>
          <w:rFonts w:cs="Arial"/>
          <w:szCs w:val="22"/>
        </w:rPr>
        <w:t>12 June 2017</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F32AE2" w:rsidRPr="00A1258A">
        <w:rPr>
          <w:rFonts w:cs="Arial"/>
          <w:szCs w:val="22"/>
        </w:rPr>
        <w:fldChar w:fldCharType="begin"/>
      </w:r>
      <w:r w:rsidR="00F32AE2"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11663">
        <w:rPr>
          <w:rFonts w:cs="Arial"/>
          <w:b/>
          <w:szCs w:val="22"/>
        </w:rPr>
        <w:t>C17</w:t>
      </w:r>
      <w:r w:rsidR="004509BF">
        <w:rPr>
          <w:rFonts w:cs="Arial"/>
          <w:b/>
          <w:szCs w:val="22"/>
        </w:rPr>
        <w:t>-</w:t>
      </w:r>
      <w:r w:rsidR="00511663">
        <w:rPr>
          <w:rFonts w:cs="Arial"/>
          <w:b/>
          <w:szCs w:val="22"/>
        </w:rPr>
        <w:t>0304-1136</w:t>
      </w:r>
      <w:r w:rsidR="00F32AE2" w:rsidRPr="002220C9">
        <w:rPr>
          <w:rFonts w:cs="Arial"/>
          <w:b/>
          <w:szCs w:val="22"/>
        </w:rPr>
        <w:fldChar w:fldCharType="begin"/>
      </w:r>
      <w:r w:rsidR="00F32AE2" w:rsidRPr="002220C9">
        <w:rPr>
          <w:rFonts w:cs="Arial"/>
          <w:b/>
          <w:szCs w:val="22"/>
        </w:rPr>
        <w:fldChar w:fldCharType="end"/>
      </w:r>
    </w:p>
    <w:p w:rsidR="00AA0DA9" w:rsidRDefault="00A16C6E" w:rsidP="00AA0DA9">
      <w:pPr>
        <w:rPr>
          <w:b/>
          <w:szCs w:val="22"/>
        </w:rPr>
      </w:pPr>
      <w:r w:rsidRPr="002220C9">
        <w:rPr>
          <w:rFonts w:cs="Arial"/>
          <w:b/>
          <w:szCs w:val="22"/>
        </w:rPr>
        <w:t>TITLE</w:t>
      </w:r>
      <w:r w:rsidRPr="00565E56">
        <w:rPr>
          <w:rFonts w:cs="Arial"/>
          <w:b/>
          <w:szCs w:val="22"/>
        </w:rPr>
        <w:t>:</w:t>
      </w:r>
      <w:r w:rsidR="004C5D41" w:rsidRPr="00565E56">
        <w:rPr>
          <w:rFonts w:cs="Arial"/>
          <w:b/>
          <w:szCs w:val="22"/>
        </w:rPr>
        <w:t xml:space="preserve"> </w:t>
      </w:r>
      <w:r w:rsidR="00511663">
        <w:rPr>
          <w:rFonts w:ascii="Arial MT Light" w:eastAsiaTheme="minorHAnsi" w:hAnsi="Arial MT Light" w:cs="Arial MT Light"/>
          <w:b/>
          <w:color w:val="000000"/>
          <w:sz w:val="24"/>
        </w:rPr>
        <w:t xml:space="preserve">An assessment of the </w:t>
      </w:r>
      <w:r w:rsidR="00511663" w:rsidRPr="00311FBF">
        <w:rPr>
          <w:rFonts w:ascii="Arial MT Light" w:eastAsiaTheme="minorHAnsi" w:hAnsi="Arial MT Light" w:cs="Arial MT Light"/>
          <w:b/>
          <w:color w:val="000000"/>
          <w:sz w:val="24"/>
        </w:rPr>
        <w:t xml:space="preserve">Natural Capital </w:t>
      </w:r>
      <w:r w:rsidR="00511663">
        <w:rPr>
          <w:rFonts w:ascii="Arial MT Light" w:eastAsiaTheme="minorHAnsi" w:hAnsi="Arial MT Light" w:cs="Arial MT Light"/>
          <w:b/>
          <w:color w:val="000000"/>
          <w:sz w:val="24"/>
        </w:rPr>
        <w:t xml:space="preserve">of the UK Overseas Territory of </w:t>
      </w:r>
      <w:r w:rsidR="00511663" w:rsidRPr="00311FBF">
        <w:rPr>
          <w:rFonts w:ascii="Arial MT Light" w:eastAsiaTheme="minorHAnsi" w:hAnsi="Arial MT Light" w:cs="Arial MT Light"/>
          <w:b/>
          <w:color w:val="000000"/>
          <w:sz w:val="24"/>
        </w:rPr>
        <w:t>the British Virgin Islands</w:t>
      </w:r>
      <w:r w:rsidR="00511663">
        <w:rPr>
          <w:rFonts w:ascii="Arial MT Light" w:eastAsiaTheme="minorHAnsi" w:hAnsi="Arial MT Light" w:cs="Arial MT Light"/>
          <w:b/>
          <w:color w:val="000000"/>
          <w:sz w:val="24"/>
        </w:rPr>
        <w:t>.</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F32AE2" w:rsidRPr="008A45AA">
        <w:rPr>
          <w:rFonts w:cs="Arial"/>
          <w:szCs w:val="22"/>
        </w:rPr>
        <w:fldChar w:fldCharType="begin"/>
      </w:r>
      <w:r w:rsidRPr="008A45AA">
        <w:rPr>
          <w:rFonts w:cs="Arial"/>
          <w:szCs w:val="22"/>
        </w:rPr>
        <w:instrText xml:space="preserve">  </w:instrText>
      </w:r>
      <w:r w:rsidR="00F32AE2"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565E56">
        <w:rPr>
          <w:rFonts w:cs="Arial"/>
          <w:b/>
          <w:szCs w:val="22"/>
        </w:rPr>
        <w:t>16</w:t>
      </w:r>
      <w:r w:rsidR="00674B5D">
        <w:rPr>
          <w:rFonts w:cs="Arial"/>
          <w:b/>
          <w:szCs w:val="22"/>
        </w:rPr>
        <w:t>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511663">
        <w:rPr>
          <w:rFonts w:cs="Arial"/>
          <w:b/>
          <w:szCs w:val="22"/>
        </w:rPr>
        <w:t>Tu</w:t>
      </w:r>
      <w:r w:rsidR="004A3A17" w:rsidRPr="004A3A17">
        <w:rPr>
          <w:rFonts w:cs="Arial"/>
          <w:b/>
          <w:szCs w:val="22"/>
        </w:rPr>
        <w:t xml:space="preserve">esday </w:t>
      </w:r>
      <w:r w:rsidR="00511663">
        <w:rPr>
          <w:rFonts w:cs="Arial"/>
          <w:b/>
          <w:szCs w:val="22"/>
        </w:rPr>
        <w:t>04 Jul</w:t>
      </w:r>
      <w:r w:rsidR="004A3A17">
        <w:rPr>
          <w:rFonts w:cs="Arial"/>
          <w:b/>
          <w:szCs w:val="22"/>
        </w:rPr>
        <w:t>y 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4A3A17">
        <w:rPr>
          <w:rFonts w:cs="Arial"/>
          <w:szCs w:val="22"/>
        </w:rPr>
        <w:t xml:space="preserve">Tony Weighell </w:t>
      </w:r>
      <w:r w:rsidR="00F32AE2" w:rsidRPr="00A1258A">
        <w:rPr>
          <w:rFonts w:cs="Arial"/>
          <w:szCs w:val="22"/>
        </w:rPr>
        <w:fldChar w:fldCharType="begin"/>
      </w:r>
      <w:r w:rsidRPr="00A1258A">
        <w:rPr>
          <w:rFonts w:cs="Arial"/>
          <w:szCs w:val="22"/>
        </w:rPr>
        <w:instrText xml:space="preserve">  </w:instrText>
      </w:r>
      <w:r w:rsidR="00F32AE2" w:rsidRPr="00A1258A">
        <w:rPr>
          <w:rFonts w:cs="Arial"/>
          <w:szCs w:val="22"/>
        </w:rPr>
        <w:fldChar w:fldCharType="end"/>
      </w:r>
      <w:r w:rsidRPr="00A1258A">
        <w:rPr>
          <w:rFonts w:cs="Arial"/>
          <w:szCs w:val="22"/>
        </w:rPr>
        <w:t>who should be contacted on</w:t>
      </w:r>
      <w:r w:rsidR="00D756F5">
        <w:rPr>
          <w:rFonts w:cs="Arial"/>
          <w:szCs w:val="22"/>
        </w:rPr>
        <w:t xml:space="preserve"> </w:t>
      </w:r>
      <w:r w:rsidR="004A3A17">
        <w:rPr>
          <w:rFonts w:cs="Arial"/>
          <w:szCs w:val="22"/>
        </w:rPr>
        <w:t>01733 866852</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F70AE">
        <w:rPr>
          <w:rFonts w:cs="Arial"/>
          <w:b/>
          <w:szCs w:val="22"/>
        </w:rPr>
        <w:t>C17</w:t>
      </w:r>
      <w:r w:rsidR="00827660">
        <w:rPr>
          <w:rFonts w:cs="Arial"/>
          <w:b/>
          <w:szCs w:val="22"/>
        </w:rPr>
        <w:t>-</w:t>
      </w:r>
      <w:r w:rsidR="00EF70AE">
        <w:rPr>
          <w:rFonts w:cs="Arial"/>
          <w:b/>
          <w:szCs w:val="22"/>
        </w:rPr>
        <w:t>0304-1136</w:t>
      </w:r>
      <w:r w:rsidR="00F32AE2" w:rsidRPr="002220C9">
        <w:rPr>
          <w:rFonts w:cs="Arial"/>
          <w:b/>
          <w:szCs w:val="22"/>
        </w:rPr>
        <w:fldChar w:fldCharType="begin"/>
      </w:r>
      <w:r w:rsidR="00F32AE2" w:rsidRPr="002220C9">
        <w:rPr>
          <w:rFonts w:cs="Arial"/>
          <w:b/>
          <w:szCs w:val="22"/>
        </w:rPr>
        <w:fldChar w:fldCharType="end"/>
      </w:r>
    </w:p>
    <w:p w:rsidR="004A3A17" w:rsidRDefault="000315B4" w:rsidP="004A3A17">
      <w:pPr>
        <w:rPr>
          <w:b/>
          <w:szCs w:val="22"/>
        </w:rPr>
      </w:pPr>
      <w:r w:rsidRPr="002220C9">
        <w:rPr>
          <w:rFonts w:cs="Arial"/>
          <w:b/>
          <w:szCs w:val="22"/>
        </w:rPr>
        <w:t>TITLE</w:t>
      </w:r>
      <w:r w:rsidRPr="004C5D41">
        <w:rPr>
          <w:rFonts w:cs="Arial"/>
          <w:b/>
          <w:szCs w:val="22"/>
        </w:rPr>
        <w:t>:</w:t>
      </w:r>
      <w:r w:rsidR="00EF70AE" w:rsidRPr="00EF70AE">
        <w:rPr>
          <w:rFonts w:ascii="Arial MT Light" w:eastAsiaTheme="minorHAnsi" w:hAnsi="Arial MT Light" w:cs="Arial MT Light"/>
          <w:b/>
          <w:color w:val="000000"/>
          <w:sz w:val="24"/>
        </w:rPr>
        <w:t xml:space="preserve"> </w:t>
      </w:r>
      <w:r w:rsidR="00EF70AE">
        <w:rPr>
          <w:rFonts w:ascii="Arial MT Light" w:eastAsiaTheme="minorHAnsi" w:hAnsi="Arial MT Light" w:cs="Arial MT Light"/>
          <w:b/>
          <w:color w:val="000000"/>
          <w:sz w:val="24"/>
        </w:rPr>
        <w:t xml:space="preserve">An assessment of the </w:t>
      </w:r>
      <w:r w:rsidR="00EF70AE" w:rsidRPr="00311FBF">
        <w:rPr>
          <w:rFonts w:ascii="Arial MT Light" w:eastAsiaTheme="minorHAnsi" w:hAnsi="Arial MT Light" w:cs="Arial MT Light"/>
          <w:b/>
          <w:color w:val="000000"/>
          <w:sz w:val="24"/>
        </w:rPr>
        <w:t xml:space="preserve">Natural Capital </w:t>
      </w:r>
      <w:r w:rsidR="00EF70AE">
        <w:rPr>
          <w:rFonts w:ascii="Arial MT Light" w:eastAsiaTheme="minorHAnsi" w:hAnsi="Arial MT Light" w:cs="Arial MT Light"/>
          <w:b/>
          <w:color w:val="000000"/>
          <w:sz w:val="24"/>
        </w:rPr>
        <w:t xml:space="preserve">of the UK Overseas Territory of </w:t>
      </w:r>
      <w:r w:rsidR="00EF70AE" w:rsidRPr="00311FBF">
        <w:rPr>
          <w:rFonts w:ascii="Arial MT Light" w:eastAsiaTheme="minorHAnsi" w:hAnsi="Arial MT Light" w:cs="Arial MT Light"/>
          <w:b/>
          <w:color w:val="000000"/>
          <w:sz w:val="24"/>
        </w:rPr>
        <w:t>the British Virgin Islands</w:t>
      </w:r>
      <w:r w:rsidR="004A3A17">
        <w:rPr>
          <w:rFonts w:ascii="Arial MT Light" w:eastAsiaTheme="minorHAnsi" w:hAnsi="Arial MT Light" w:cs="Arial MT Light"/>
          <w:b/>
          <w:color w:val="000000"/>
          <w:sz w:val="23"/>
          <w:szCs w:val="23"/>
        </w:rPr>
        <w:t>.</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F32AE2" w:rsidRPr="00A1258A">
        <w:rPr>
          <w:rFonts w:cs="Arial"/>
          <w:b/>
          <w:szCs w:val="22"/>
        </w:rPr>
        <w:fldChar w:fldCharType="begin"/>
      </w:r>
      <w:r w:rsidRPr="00A1258A">
        <w:rPr>
          <w:rFonts w:cs="Arial"/>
          <w:b/>
          <w:szCs w:val="22"/>
        </w:rPr>
        <w:instrText xml:space="preserve">  </w:instrText>
      </w:r>
      <w:r w:rsidR="00F32AE2"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w:t>
      </w:r>
      <w:bookmarkStart w:id="0" w:name="_GoBack"/>
      <w:bookmarkEnd w:id="0"/>
      <w:r w:rsidRPr="00A1258A">
        <w:rPr>
          <w:rFonts w:cs="Arial"/>
          <w:szCs w:val="22"/>
        </w:rPr>
        <w:t>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Please state whether you have been employed as a member of staff by JNCC Support Co., Natural England, SNH</w:t>
            </w:r>
            <w:r w:rsidR="00811D7E">
              <w:rPr>
                <w:rFonts w:cs="Arial"/>
                <w:b/>
                <w:szCs w:val="22"/>
              </w:rPr>
              <w:t>, NRW</w:t>
            </w:r>
            <w:r w:rsidRPr="001C1C29">
              <w:rPr>
                <w:rFonts w:cs="Arial"/>
                <w:b/>
                <w:szCs w:val="22"/>
              </w:rPr>
              <w:t xml:space="preserve"> or </w:t>
            </w:r>
            <w:r w:rsidR="00811D7E">
              <w:rPr>
                <w:rFonts w:cs="Arial"/>
                <w:b/>
                <w:szCs w:val="22"/>
              </w:rPr>
              <w:t xml:space="preserve">DAERA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E7" w:rsidRDefault="000E61E7">
      <w:r>
        <w:separator/>
      </w:r>
    </w:p>
  </w:endnote>
  <w:endnote w:type="continuationSeparator" w:id="0">
    <w:p w:rsidR="000E61E7" w:rsidRDefault="000E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EF70AE">
      <w:rPr>
        <w:noProof/>
      </w:rPr>
      <w:t>3</w:t>
    </w:r>
    <w:r>
      <w:rPr>
        <w:noProof/>
      </w:rPr>
      <w:fldChar w:fldCharType="end"/>
    </w:r>
  </w:p>
  <w:p w:rsidR="000E61E7" w:rsidRDefault="000E6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0E61E7" w:rsidTr="008756CE">
      <w:trPr>
        <w:trHeight w:val="1265"/>
      </w:trPr>
      <w:tc>
        <w:tcPr>
          <w:tcW w:w="6045" w:type="dxa"/>
          <w:tcMar>
            <w:top w:w="0" w:type="dxa"/>
            <w:left w:w="57" w:type="dxa"/>
            <w:bottom w:w="0" w:type="dxa"/>
            <w:right w:w="28" w:type="dxa"/>
          </w:tcMar>
          <w:hideMark/>
        </w:tcPr>
        <w:p w:rsidR="000E61E7" w:rsidRDefault="000E61E7"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Rural  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0E61E7" w:rsidRDefault="000E61E7" w:rsidP="008756CE">
          <w:pPr>
            <w:pStyle w:val="greenfooter"/>
          </w:pPr>
        </w:p>
      </w:tc>
      <w:tc>
        <w:tcPr>
          <w:tcW w:w="2551" w:type="dxa"/>
          <w:tcMar>
            <w:top w:w="0" w:type="dxa"/>
            <w:left w:w="57" w:type="dxa"/>
            <w:bottom w:w="0" w:type="dxa"/>
            <w:right w:w="57" w:type="dxa"/>
          </w:tcMar>
          <w:hideMark/>
        </w:tcPr>
        <w:p w:rsidR="000E61E7" w:rsidRDefault="000E61E7"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0E61E7" w:rsidRPr="00917CD8" w:rsidRDefault="000E61E7"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0E61E7">
      <w:rPr>
        <w:noProof/>
      </w:rPr>
      <w:t>2</w:t>
    </w:r>
    <w:r>
      <w:rPr>
        <w:noProof/>
      </w:rPr>
      <w:fldChar w:fldCharType="end"/>
    </w:r>
  </w:p>
  <w:p w:rsidR="000E61E7" w:rsidRPr="00917CD8" w:rsidRDefault="000E61E7"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E7" w:rsidRDefault="000E61E7">
      <w:r>
        <w:separator/>
      </w:r>
    </w:p>
  </w:footnote>
  <w:footnote w:type="continuationSeparator" w:id="0">
    <w:p w:rsidR="000E61E7" w:rsidRDefault="000E6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r w:rsidRPr="00A303C3">
                      <w:rPr>
                        <w:rFonts w:cs="Arial"/>
                        <w:color w:val="008000"/>
                        <w:sz w:val="20"/>
                        <w:szCs w:val="20"/>
                      </w:rPr>
                      <w:t>Monkstone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0E61E7">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Pr="00641A1C" w:rsidRDefault="000E61E7"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E61E7"/>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E57E8"/>
    <w:rsid w:val="002F7C55"/>
    <w:rsid w:val="003007AF"/>
    <w:rsid w:val="00304810"/>
    <w:rsid w:val="00306741"/>
    <w:rsid w:val="00343FDA"/>
    <w:rsid w:val="00351594"/>
    <w:rsid w:val="00355E37"/>
    <w:rsid w:val="00380CD4"/>
    <w:rsid w:val="003A09F2"/>
    <w:rsid w:val="003C0E31"/>
    <w:rsid w:val="00415DB0"/>
    <w:rsid w:val="00433762"/>
    <w:rsid w:val="004509BF"/>
    <w:rsid w:val="0046526B"/>
    <w:rsid w:val="00477D44"/>
    <w:rsid w:val="004A3A17"/>
    <w:rsid w:val="004B0564"/>
    <w:rsid w:val="004C5D41"/>
    <w:rsid w:val="004D253F"/>
    <w:rsid w:val="004F0411"/>
    <w:rsid w:val="00511663"/>
    <w:rsid w:val="00536C6F"/>
    <w:rsid w:val="00537963"/>
    <w:rsid w:val="00547188"/>
    <w:rsid w:val="00562FF8"/>
    <w:rsid w:val="00565E56"/>
    <w:rsid w:val="00580235"/>
    <w:rsid w:val="00587F2C"/>
    <w:rsid w:val="00593929"/>
    <w:rsid w:val="00605EB3"/>
    <w:rsid w:val="006347A2"/>
    <w:rsid w:val="00641A1C"/>
    <w:rsid w:val="00646E17"/>
    <w:rsid w:val="00674B5D"/>
    <w:rsid w:val="00685F3C"/>
    <w:rsid w:val="006E2BA3"/>
    <w:rsid w:val="006E6311"/>
    <w:rsid w:val="006F394F"/>
    <w:rsid w:val="00765412"/>
    <w:rsid w:val="00795BF4"/>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86F59"/>
    <w:rsid w:val="009A2659"/>
    <w:rsid w:val="009B573B"/>
    <w:rsid w:val="009B76E2"/>
    <w:rsid w:val="00A16C6E"/>
    <w:rsid w:val="00A303C3"/>
    <w:rsid w:val="00A34ED9"/>
    <w:rsid w:val="00A733A0"/>
    <w:rsid w:val="00A80578"/>
    <w:rsid w:val="00AA0DA9"/>
    <w:rsid w:val="00AA66C7"/>
    <w:rsid w:val="00AB6670"/>
    <w:rsid w:val="00AF356F"/>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EE2E32"/>
    <w:rsid w:val="00EF70AE"/>
    <w:rsid w:val="00F32AE2"/>
    <w:rsid w:val="00F9171A"/>
    <w:rsid w:val="00FA0FDC"/>
    <w:rsid w:val="00FD4135"/>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0A9D6"/>
  <w15:docId w15:val="{8B18CAFA-A92E-488E-AB9E-48BAC9F4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6C96A-0A40-4624-A9D0-EE48D002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6</TotalTime>
  <Pages>3</Pages>
  <Words>619</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Leo Healy</cp:lastModifiedBy>
  <cp:revision>3</cp:revision>
  <cp:lastPrinted>2015-09-09T10:53:00Z</cp:lastPrinted>
  <dcterms:created xsi:type="dcterms:W3CDTF">2017-06-12T08:02:00Z</dcterms:created>
  <dcterms:modified xsi:type="dcterms:W3CDTF">2017-06-12T08:41:00Z</dcterms:modified>
</cp:coreProperties>
</file>