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FF0BEDB"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E3428">
        <w:rPr>
          <w:rFonts w:cs="Arial"/>
          <w:szCs w:val="22"/>
        </w:rPr>
        <w:t>20-0</w:t>
      </w:r>
      <w:r w:rsidR="006119EA">
        <w:rPr>
          <w:rFonts w:cs="Arial"/>
          <w:szCs w:val="22"/>
        </w:rPr>
        <w:t>4</w:t>
      </w:r>
      <w:r w:rsidR="00E54FE7">
        <w:rPr>
          <w:rFonts w:cs="Arial"/>
          <w:szCs w:val="22"/>
        </w:rPr>
        <w:t>57</w:t>
      </w:r>
      <w:r w:rsidR="006119EA">
        <w:rPr>
          <w:rFonts w:cs="Arial"/>
          <w:szCs w:val="22"/>
        </w:rPr>
        <w:t>-1</w:t>
      </w:r>
      <w:r w:rsidR="00E54FE7">
        <w:rPr>
          <w:rFonts w:cs="Arial"/>
          <w:szCs w:val="22"/>
        </w:rPr>
        <w:t>476</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74106C48"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290475">
        <w:rPr>
          <w:rFonts w:cs="Arial"/>
          <w:szCs w:val="22"/>
        </w:rPr>
        <w:t>7</w:t>
      </w:r>
      <w:bookmarkStart w:id="0" w:name="_GoBack"/>
      <w:bookmarkEnd w:id="0"/>
      <w:r w:rsidR="00E54FE7">
        <w:rPr>
          <w:rFonts w:cs="Arial"/>
          <w:szCs w:val="22"/>
        </w:rPr>
        <w:t xml:space="preserve"> September</w:t>
      </w:r>
      <w:r w:rsidR="006216E2">
        <w:rPr>
          <w:rFonts w:cs="Arial"/>
          <w:szCs w:val="22"/>
        </w:rPr>
        <w:t xml:space="preserve"> 20</w:t>
      </w:r>
      <w:r w:rsidR="007E3428">
        <w:rPr>
          <w:rFonts w:cs="Arial"/>
          <w:szCs w:val="22"/>
        </w:rPr>
        <w:t>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27A787D6"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w:t>
      </w:r>
      <w:r w:rsidR="007E3428">
        <w:rPr>
          <w:rFonts w:cs="Arial"/>
          <w:b/>
          <w:szCs w:val="22"/>
        </w:rPr>
        <w:t>20-0</w:t>
      </w:r>
      <w:r w:rsidR="006119EA">
        <w:rPr>
          <w:rFonts w:cs="Arial"/>
          <w:b/>
          <w:szCs w:val="22"/>
        </w:rPr>
        <w:t>4</w:t>
      </w:r>
      <w:r w:rsidR="00E54FE7">
        <w:rPr>
          <w:rFonts w:cs="Arial"/>
          <w:b/>
          <w:szCs w:val="22"/>
        </w:rPr>
        <w:t>57</w:t>
      </w:r>
      <w:r w:rsidR="00F349A6">
        <w:rPr>
          <w:rFonts w:cs="Arial"/>
          <w:b/>
          <w:szCs w:val="22"/>
        </w:rPr>
        <w:t>-147</w:t>
      </w:r>
      <w:r w:rsidR="00E54FE7">
        <w:rPr>
          <w:rFonts w:cs="Arial"/>
          <w:b/>
          <w:szCs w:val="22"/>
        </w:rPr>
        <w:t>6</w:t>
      </w:r>
      <w:r w:rsidR="005F340B" w:rsidRPr="002220C9">
        <w:rPr>
          <w:rFonts w:cs="Arial"/>
          <w:b/>
          <w:szCs w:val="22"/>
        </w:rPr>
        <w:fldChar w:fldCharType="begin"/>
      </w:r>
      <w:r w:rsidR="005F340B" w:rsidRPr="002220C9">
        <w:rPr>
          <w:rFonts w:cs="Arial"/>
          <w:b/>
          <w:szCs w:val="22"/>
        </w:rPr>
        <w:fldChar w:fldCharType="end"/>
      </w:r>
    </w:p>
    <w:p w14:paraId="47A60AD6" w14:textId="2104D9E3" w:rsidR="0085087C" w:rsidRPr="007E3428" w:rsidRDefault="00A16C6E" w:rsidP="00194AF5">
      <w:pPr>
        <w:rPr>
          <w:rFonts w:cs="Arial"/>
          <w:b/>
          <w:szCs w:val="22"/>
        </w:rPr>
      </w:pPr>
      <w:r w:rsidRPr="002220C9">
        <w:rPr>
          <w:rFonts w:cs="Arial"/>
          <w:b/>
          <w:szCs w:val="22"/>
        </w:rPr>
        <w:t>TITLE</w:t>
      </w:r>
      <w:r w:rsidR="007E3428" w:rsidRPr="007E3428">
        <w:rPr>
          <w:rFonts w:cs="Arial"/>
          <w:b/>
          <w:szCs w:val="22"/>
        </w:rPr>
        <w:t>:</w:t>
      </w:r>
      <w:r w:rsidR="007E3428" w:rsidRPr="007E3428">
        <w:rPr>
          <w:b/>
        </w:rPr>
        <w:t xml:space="preserve"> </w:t>
      </w:r>
      <w:r w:rsidR="00E54FE7" w:rsidRPr="000A3ACB">
        <w:rPr>
          <w:b/>
          <w:iCs/>
        </w:rPr>
        <w:t>Offshore Industries Advice (OIA) – Casework management system</w:t>
      </w:r>
    </w:p>
    <w:p w14:paraId="47FAA15D" w14:textId="77777777" w:rsidR="00826963" w:rsidRPr="004C5D41" w:rsidRDefault="00826963"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416D7F78" w:rsidR="00A16C6E"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20C000C1" w14:textId="121F9D95" w:rsidR="00B06789" w:rsidRDefault="00B06789"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Pr>
          <w:rFonts w:cs="Arial"/>
          <w:szCs w:val="22"/>
        </w:rPr>
        <w:t>Offshore Industries Advice (OIA Feature map V4</w:t>
      </w:r>
    </w:p>
    <w:p w14:paraId="767DDB7E" w14:textId="7DCFC6B2" w:rsidR="00B06789" w:rsidRDefault="00B06789"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Pr>
          <w:rFonts w:cs="Arial"/>
          <w:szCs w:val="22"/>
        </w:rPr>
        <w:t>Offshore Industries Advice (OIA)_Database_Contents_Rev4</w:t>
      </w:r>
    </w:p>
    <w:p w14:paraId="27068D75" w14:textId="799FB425" w:rsidR="00B06789" w:rsidRDefault="00B06789"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Pr>
          <w:rFonts w:cs="Arial"/>
          <w:szCs w:val="22"/>
        </w:rPr>
        <w:t>User Stories</w:t>
      </w:r>
    </w:p>
    <w:p w14:paraId="7ECEF7CF" w14:textId="2683FEF6" w:rsidR="00B06789" w:rsidRPr="008A45AA" w:rsidRDefault="00B06789"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Pr>
          <w:rFonts w:cs="Arial"/>
          <w:szCs w:val="22"/>
        </w:rPr>
        <w:t>New Design_JNCC_pdf</w:t>
      </w:r>
    </w:p>
    <w:p w14:paraId="016F64DB" w14:textId="4BA2DC7C"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B06789">
        <w:rPr>
          <w:rFonts w:cs="Arial"/>
          <w:szCs w:val="22"/>
        </w:rPr>
        <w:t>6</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24FB29C"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B06789">
        <w:rPr>
          <w:rFonts w:cs="Arial"/>
          <w:szCs w:val="22"/>
        </w:rPr>
        <w:t>7</w:t>
      </w:r>
      <w:r w:rsidR="00A16C6E" w:rsidRPr="00A1258A">
        <w:rPr>
          <w:rFonts w:cs="Arial"/>
          <w:szCs w:val="22"/>
        </w:rPr>
        <w:t>.</w:t>
      </w:r>
      <w:r w:rsidR="00A16C6E" w:rsidRPr="00A1258A">
        <w:rPr>
          <w:rFonts w:cs="Arial"/>
          <w:szCs w:val="22"/>
        </w:rPr>
        <w:tab/>
        <w:t>A set of Terms and Conditions.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5B901C74"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1531A7">
        <w:rPr>
          <w:rFonts w:cs="Arial"/>
          <w:b/>
          <w:szCs w:val="22"/>
        </w:rPr>
        <w:t>6</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B06789">
        <w:rPr>
          <w:rFonts w:cs="Arial"/>
          <w:b/>
          <w:szCs w:val="22"/>
        </w:rPr>
        <w:t xml:space="preserve">Wednesday 30 </w:t>
      </w:r>
      <w:r w:rsidR="00F349A6">
        <w:rPr>
          <w:rFonts w:cs="Arial"/>
          <w:b/>
          <w:szCs w:val="22"/>
        </w:rPr>
        <w:t>September</w:t>
      </w:r>
      <w:r w:rsidR="007E3428">
        <w:rPr>
          <w:rFonts w:cs="Arial"/>
          <w:b/>
          <w:szCs w:val="22"/>
        </w:rPr>
        <w:t xml:space="preserve"> 2020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59D5820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90475"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283BA8FF"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90475">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01BB5C14" w:rsidR="008A45AA" w:rsidRPr="00A1258A" w:rsidRDefault="008A45AA" w:rsidP="007E3428">
      <w:pPr>
        <w:contextualSpacing/>
        <w:rPr>
          <w:rFonts w:cs="Arial"/>
          <w:szCs w:val="22"/>
        </w:rPr>
      </w:pPr>
      <w:r w:rsidRPr="00A1258A">
        <w:rPr>
          <w:rFonts w:cs="Arial"/>
          <w:szCs w:val="22"/>
        </w:rPr>
        <w:t>JNCC's Project Manager for this work is</w:t>
      </w:r>
      <w:r w:rsidR="00651786" w:rsidRPr="00651786">
        <w:rPr>
          <w:rFonts w:eastAsia="Times New Roman" w:cs="Arial"/>
          <w:szCs w:val="22"/>
          <w:lang w:eastAsia="en-GB"/>
        </w:rPr>
        <w:t xml:space="preserve"> </w:t>
      </w:r>
      <w:r w:rsidR="00B06789">
        <w:rPr>
          <w:rFonts w:eastAsia="Times New Roman" w:cs="Arial"/>
          <w:szCs w:val="22"/>
          <w:lang w:eastAsia="en-GB"/>
        </w:rPr>
        <w:t>Jon Parson</w:t>
      </w:r>
      <w:r w:rsidR="00651786">
        <w:rPr>
          <w:rFonts w:eastAsia="Times New Roman" w:cs="Arial"/>
          <w:szCs w:val="22"/>
          <w:lang w:eastAsia="en-GB"/>
        </w:rPr>
        <w:t xml:space="preserve"> </w:t>
      </w:r>
      <w:r w:rsidR="006119EA">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6119EA">
        <w:rPr>
          <w:rFonts w:cs="Arial"/>
          <w:szCs w:val="22"/>
        </w:rPr>
        <w:t xml:space="preserve"> </w:t>
      </w:r>
      <w:hyperlink r:id="rId9" w:history="1">
        <w:r w:rsidR="00B06789" w:rsidRPr="00D168CC">
          <w:rPr>
            <w:rStyle w:val="Hyperlink"/>
          </w:rPr>
          <w:t>jon.parson@jncc.gov.uk</w:t>
        </w:r>
      </w:hyperlink>
      <w:r w:rsidR="00B06789">
        <w:t xml:space="preserve"> </w:t>
      </w:r>
      <w:r w:rsidR="006119EA">
        <w:rPr>
          <w:rFonts w:eastAsia="Times New Roman" w:cs="Arial"/>
          <w:szCs w:val="22"/>
          <w:lang w:eastAsia="en-GB"/>
        </w:rPr>
        <w:t>or</w:t>
      </w:r>
      <w:r w:rsidR="00651786">
        <w:rPr>
          <w:rFonts w:eastAsia="Times New Roman" w:cs="Arial"/>
          <w:szCs w:val="22"/>
          <w:lang w:eastAsia="en-GB"/>
        </w:rPr>
        <w:t xml:space="preserve"> </w:t>
      </w:r>
      <w:hyperlink r:id="rId10" w:history="1">
        <w:r w:rsidR="00651786" w:rsidRPr="00651786">
          <w:rPr>
            <w:rFonts w:eastAsia="Times New Roman" w:cs="Arial"/>
            <w:szCs w:val="22"/>
            <w:lang w:eastAsia="en-GB"/>
          </w:rPr>
          <w:t>Tel:01733</w:t>
        </w:r>
      </w:hyperlink>
      <w:r w:rsidR="00B06789">
        <w:rPr>
          <w:rFonts w:eastAsia="Times New Roman" w:cs="Arial"/>
          <w:szCs w:val="22"/>
          <w:lang w:eastAsia="en-GB"/>
        </w:rPr>
        <w:t xml:space="preserve"> </w:t>
      </w:r>
      <w:r w:rsidR="00A16ECC">
        <w:t>866827</w:t>
      </w:r>
      <w:r w:rsidR="00682BBB">
        <w:t xml:space="preserve"> </w:t>
      </w:r>
      <w:hyperlink r:id="rId11" w:history="1">
        <w:r w:rsidR="00682BBB" w:rsidRPr="00CC7E96">
          <w:rPr>
            <w:rStyle w:val="Hyperlink"/>
          </w:rPr>
          <w:t>Doug.Stewart@jncc.gov.uk</w:t>
        </w:r>
      </w:hyperlink>
      <w:r w:rsidR="00ED587E">
        <w:rPr>
          <w:rStyle w:val="Hyperlink"/>
        </w:rPr>
        <w:t xml:space="preserve">  </w:t>
      </w:r>
      <w:r w:rsidR="00ED587E" w:rsidRPr="00ED587E">
        <w:rPr>
          <w:rStyle w:val="Hyperlink"/>
          <w:color w:val="auto"/>
          <w:u w:val="none"/>
        </w:rPr>
        <w:t>or</w:t>
      </w:r>
      <w:r w:rsidR="00ED587E" w:rsidRPr="00ED587E">
        <w:t xml:space="preserve"> </w:t>
      </w:r>
      <w:r w:rsidR="00ED587E">
        <w:t>Tel: 01224 266563</w:t>
      </w:r>
      <w:r w:rsidR="00651786">
        <w:rPr>
          <w:rFonts w:eastAsia="Times New Roman" w:cs="Arial"/>
          <w:szCs w:val="22"/>
          <w:lang w:eastAsia="en-GB"/>
        </w:rPr>
        <w:t>, i</w:t>
      </w:r>
      <w:r w:rsidRPr="00A1258A">
        <w:rPr>
          <w:rFonts w:cs="Arial"/>
          <w:szCs w:val="22"/>
        </w:rPr>
        <w:t>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F4D9F" w14:textId="77777777" w:rsidR="008A45AA" w:rsidRDefault="008A45AA" w:rsidP="008A45AA">
      <w:pPr>
        <w:tabs>
          <w:tab w:val="left" w:pos="-720"/>
          <w:tab w:val="left" w:pos="720"/>
          <w:tab w:val="left" w:pos="1440"/>
          <w:tab w:val="left" w:pos="2160"/>
          <w:tab w:val="left" w:pos="2520"/>
        </w:tabs>
        <w:jc w:val="both"/>
        <w:rPr>
          <w:rFonts w:cs="Arial"/>
          <w:szCs w:val="22"/>
        </w:rPr>
      </w:pPr>
    </w:p>
    <w:p w14:paraId="7531ADF1" w14:textId="77777777" w:rsidR="00945673" w:rsidRPr="007B4816" w:rsidRDefault="00565BB1" w:rsidP="007B4816">
      <w:r w:rsidRPr="00565BB1">
        <w:rPr>
          <w:noProof/>
        </w:rPr>
        <w:drawing>
          <wp:inline distT="0" distB="0" distL="0" distR="0" wp14:anchorId="32C363C8" wp14:editId="0CD7BCE9">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0DEAE6F2" w14:textId="77777777" w:rsidR="00945673" w:rsidRDefault="00945673" w:rsidP="008A45AA">
      <w:pPr>
        <w:tabs>
          <w:tab w:val="left" w:pos="-720"/>
          <w:tab w:val="left" w:pos="720"/>
          <w:tab w:val="left" w:pos="1440"/>
          <w:tab w:val="left" w:pos="2160"/>
          <w:tab w:val="left" w:pos="2520"/>
        </w:tabs>
        <w:jc w:val="both"/>
        <w:rPr>
          <w:rFonts w:cs="Arial"/>
          <w:szCs w:val="22"/>
        </w:rPr>
      </w:pPr>
    </w:p>
    <w:p w14:paraId="07AA9714"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3"/>
          <w:headerReference w:type="default" r:id="rId14"/>
          <w:footerReference w:type="even" r:id="rId15"/>
          <w:footerReference w:type="default" r:id="rId16"/>
          <w:headerReference w:type="first" r:id="rId17"/>
          <w:footerReference w:type="first" r:id="rId18"/>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41FA0295"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7E3428">
        <w:rPr>
          <w:rFonts w:cs="Arial"/>
          <w:b/>
          <w:szCs w:val="22"/>
        </w:rPr>
        <w:t>C20-</w:t>
      </w:r>
      <w:r w:rsidR="00B06789">
        <w:rPr>
          <w:rFonts w:cs="Arial"/>
          <w:b/>
          <w:szCs w:val="22"/>
        </w:rPr>
        <w:t>0457-1476</w:t>
      </w:r>
    </w:p>
    <w:p w14:paraId="3A478577" w14:textId="77777777" w:rsidR="00B06789" w:rsidRPr="007E3428" w:rsidRDefault="00BE78C6" w:rsidP="00B06789">
      <w:pPr>
        <w:rPr>
          <w:rFonts w:cs="Arial"/>
          <w:b/>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r w:rsidR="00B06789" w:rsidRPr="000A3ACB">
        <w:rPr>
          <w:b/>
          <w:iCs/>
        </w:rPr>
        <w:t>Offshore Industries Advice (OIA) – Casework management system</w:t>
      </w:r>
    </w:p>
    <w:p w14:paraId="028A648A" w14:textId="64D7EFE2" w:rsidR="00414A80" w:rsidRDefault="00414A80" w:rsidP="00414A80">
      <w:pPr>
        <w:rPr>
          <w:rFonts w:cs="Arial"/>
          <w:b/>
          <w:szCs w:val="22"/>
        </w:rPr>
      </w:pP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097802AE"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90475"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9"/>
      <w:footerReference w:type="first" r:id="rId20"/>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5694B255"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90475">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0473D9B4" w:rsidR="00DC4702" w:rsidRPr="00A303C3" w:rsidRDefault="00290475"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0473D9B4" w:rsidR="00DC4702" w:rsidRPr="00A303C3" w:rsidRDefault="00290475"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31A7"/>
    <w:rsid w:val="00176A32"/>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90475"/>
    <w:rsid w:val="002A1DCA"/>
    <w:rsid w:val="002F7C55"/>
    <w:rsid w:val="003025AA"/>
    <w:rsid w:val="00306741"/>
    <w:rsid w:val="00343FDA"/>
    <w:rsid w:val="00351594"/>
    <w:rsid w:val="00355E37"/>
    <w:rsid w:val="00380CD4"/>
    <w:rsid w:val="003A09F2"/>
    <w:rsid w:val="003B167D"/>
    <w:rsid w:val="003C0E31"/>
    <w:rsid w:val="003F53B4"/>
    <w:rsid w:val="00414A80"/>
    <w:rsid w:val="00415DB0"/>
    <w:rsid w:val="00433762"/>
    <w:rsid w:val="0046526B"/>
    <w:rsid w:val="004B0564"/>
    <w:rsid w:val="004C5D41"/>
    <w:rsid w:val="004D253F"/>
    <w:rsid w:val="004F0411"/>
    <w:rsid w:val="00536C6F"/>
    <w:rsid w:val="00537963"/>
    <w:rsid w:val="00562FF8"/>
    <w:rsid w:val="00565BB1"/>
    <w:rsid w:val="00587F2C"/>
    <w:rsid w:val="00593929"/>
    <w:rsid w:val="005C511D"/>
    <w:rsid w:val="005F340B"/>
    <w:rsid w:val="00603FA2"/>
    <w:rsid w:val="00605EB3"/>
    <w:rsid w:val="006119EA"/>
    <w:rsid w:val="006216E2"/>
    <w:rsid w:val="006347A2"/>
    <w:rsid w:val="00641A1C"/>
    <w:rsid w:val="00646E17"/>
    <w:rsid w:val="00651786"/>
    <w:rsid w:val="00682BBB"/>
    <w:rsid w:val="00685F3C"/>
    <w:rsid w:val="006E2BA3"/>
    <w:rsid w:val="006E6311"/>
    <w:rsid w:val="007252D6"/>
    <w:rsid w:val="007A05B4"/>
    <w:rsid w:val="007D718F"/>
    <w:rsid w:val="007E16B2"/>
    <w:rsid w:val="007E3428"/>
    <w:rsid w:val="007F0FDF"/>
    <w:rsid w:val="007F4748"/>
    <w:rsid w:val="00801DB5"/>
    <w:rsid w:val="008043AA"/>
    <w:rsid w:val="00826963"/>
    <w:rsid w:val="0085087C"/>
    <w:rsid w:val="008756CE"/>
    <w:rsid w:val="008A45AA"/>
    <w:rsid w:val="008D1C69"/>
    <w:rsid w:val="008E3E80"/>
    <w:rsid w:val="008F207E"/>
    <w:rsid w:val="00917CD8"/>
    <w:rsid w:val="00926729"/>
    <w:rsid w:val="00945673"/>
    <w:rsid w:val="0095369B"/>
    <w:rsid w:val="0096448D"/>
    <w:rsid w:val="009661D7"/>
    <w:rsid w:val="009746DC"/>
    <w:rsid w:val="009746E2"/>
    <w:rsid w:val="009751FF"/>
    <w:rsid w:val="00986B2C"/>
    <w:rsid w:val="009B573B"/>
    <w:rsid w:val="009B76E2"/>
    <w:rsid w:val="00A16C6E"/>
    <w:rsid w:val="00A16ECC"/>
    <w:rsid w:val="00A303C3"/>
    <w:rsid w:val="00A34ED9"/>
    <w:rsid w:val="00A47C50"/>
    <w:rsid w:val="00A733A0"/>
    <w:rsid w:val="00AB6670"/>
    <w:rsid w:val="00AF48B9"/>
    <w:rsid w:val="00AF4DED"/>
    <w:rsid w:val="00B017CA"/>
    <w:rsid w:val="00B0590E"/>
    <w:rsid w:val="00B06789"/>
    <w:rsid w:val="00B35D12"/>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54FE7"/>
    <w:rsid w:val="00ED5109"/>
    <w:rsid w:val="00ED587E"/>
    <w:rsid w:val="00ED6667"/>
    <w:rsid w:val="00F14FF3"/>
    <w:rsid w:val="00F22B02"/>
    <w:rsid w:val="00F349A6"/>
    <w:rsid w:val="00F9171A"/>
    <w:rsid w:val="00FD4135"/>
    <w:rsid w:val="00FE5847"/>
    <w:rsid w:val="00FE5FBD"/>
    <w:rsid w:val="00FF713B"/>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ug.Stewart@jncc.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Tel:01733"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jon.parson@jncc.gov.uk" TargetMode="External"/><Relationship Id="rId14" Type="http://schemas.openxmlformats.org/officeDocument/2006/relationships/header" Target="head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36227-8F1E-4C26-A414-FF8AD6B6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17</TotalTime>
  <Pages>3</Pages>
  <Words>608</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7</cp:revision>
  <cp:lastPrinted>2015-09-09T10:53:00Z</cp:lastPrinted>
  <dcterms:created xsi:type="dcterms:W3CDTF">2020-08-26T15:56:00Z</dcterms:created>
  <dcterms:modified xsi:type="dcterms:W3CDTF">2020-09-04T14:49:00Z</dcterms:modified>
</cp:coreProperties>
</file>