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127B7F">
        <w:rPr>
          <w:rFonts w:cs="Arial"/>
          <w:szCs w:val="22"/>
        </w:rPr>
        <w:t>2</w:t>
      </w:r>
      <w:r w:rsidR="00CF2A58">
        <w:rPr>
          <w:rFonts w:cs="Arial"/>
          <w:szCs w:val="22"/>
        </w:rPr>
        <w:t>21-1288</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40212B">
        <w:rPr>
          <w:rFonts w:cs="Arial"/>
          <w:szCs w:val="22"/>
        </w:rPr>
        <w:t>23 November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CF2A58">
        <w:rPr>
          <w:rFonts w:cs="Arial"/>
          <w:b/>
          <w:szCs w:val="22"/>
        </w:rPr>
        <w:t>221-1288</w:t>
      </w:r>
      <w:r w:rsidR="005F340B" w:rsidRPr="002220C9">
        <w:rPr>
          <w:rFonts w:cs="Arial"/>
          <w:b/>
          <w:szCs w:val="22"/>
        </w:rPr>
        <w:fldChar w:fldCharType="begin"/>
      </w:r>
      <w:r w:rsidR="005F340B" w:rsidRPr="002220C9">
        <w:rPr>
          <w:rFonts w:cs="Arial"/>
          <w:b/>
          <w:szCs w:val="22"/>
        </w:rPr>
        <w:fldChar w:fldCharType="end"/>
      </w:r>
    </w:p>
    <w:p w:rsidR="006C1F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CF2A58" w:rsidRPr="001F2E75">
        <w:rPr>
          <w:b/>
        </w:rPr>
        <w:t>UK Overseas Territories Coral Reef Initiative Workshop</w:t>
      </w:r>
    </w:p>
    <w:p w:rsidR="00CF2A58" w:rsidRPr="004C5D41" w:rsidRDefault="00CF2A58"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F2A58">
        <w:rPr>
          <w:rFonts w:cs="Arial"/>
          <w:b/>
          <w:szCs w:val="22"/>
        </w:rPr>
        <w:t xml:space="preserve">Monday 17 December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CF2A58">
        <w:rPr>
          <w:rFonts w:cs="Arial"/>
          <w:szCs w:val="22"/>
        </w:rPr>
        <w:t xml:space="preserve">Megan Parry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CF2A58" w:rsidRPr="00B835AD">
          <w:rPr>
            <w:rStyle w:val="Hyperlink"/>
          </w:rPr>
          <w:t>Megan.Parry@jncc.gov.uk</w:t>
        </w:r>
      </w:hyperlink>
      <w:r w:rsidR="00CF2A58">
        <w:rPr>
          <w:rStyle w:val="Hyperlink"/>
        </w:rPr>
        <w:t>,</w:t>
      </w:r>
      <w:r w:rsidR="00CF2A58" w:rsidRPr="00CF2A58">
        <w:rPr>
          <w:rStyle w:val="Hyperlink"/>
          <w:u w:val="none"/>
        </w:rPr>
        <w:t xml:space="preserve"> </w:t>
      </w:r>
      <w:r w:rsidR="00CF2A58" w:rsidRPr="00CF2A58">
        <w:rPr>
          <w:rStyle w:val="Hyperlink"/>
          <w:color w:val="auto"/>
          <w:u w:val="none"/>
        </w:rPr>
        <w:t>tel</w:t>
      </w:r>
      <w:r w:rsidR="00CF2A58">
        <w:rPr>
          <w:rStyle w:val="Hyperlink"/>
          <w:color w:val="auto"/>
          <w:u w:val="none"/>
        </w:rPr>
        <w:t xml:space="preserve">: </w:t>
      </w:r>
      <w:r w:rsidR="00CF2A58">
        <w:t>01733 866 927</w:t>
      </w:r>
      <w:r w:rsidR="00CF2A58" w:rsidRPr="00CF2A58">
        <w:rPr>
          <w:rFonts w:eastAsia="Times New Roman" w:cs="Arial"/>
          <w:szCs w:val="22"/>
          <w:lang w:eastAsia="en-GB"/>
        </w:rPr>
        <w:t xml:space="preserve"> </w:t>
      </w:r>
      <w:r w:rsidR="00945673" w:rsidRPr="00CF2A58">
        <w:rPr>
          <w:rFonts w:eastAsia="Times New Roman" w:cs="Arial"/>
          <w:szCs w:val="22"/>
          <w:lang w:eastAsia="en-GB"/>
        </w:rPr>
        <w:t xml:space="preserve"> </w:t>
      </w:r>
      <w:r w:rsidR="00647E9D">
        <w:rPr>
          <w:rFonts w:eastAsia="Times New Roman" w:cs="Arial"/>
          <w:szCs w:val="22"/>
          <w:lang w:eastAsia="en-GB"/>
        </w:rPr>
        <w:t>or</w:t>
      </w:r>
      <w:r w:rsidR="00CF2A58">
        <w:rPr>
          <w:rFonts w:eastAsia="Times New Roman" w:cs="Arial"/>
          <w:szCs w:val="22"/>
          <w:lang w:eastAsia="en-GB"/>
        </w:rPr>
        <w:t xml:space="preserve"> </w:t>
      </w:r>
      <w:hyperlink r:id="rId10" w:history="1">
        <w:r w:rsidR="00CF2A58" w:rsidRPr="00B835AD">
          <w:rPr>
            <w:rStyle w:val="Hyperlink"/>
          </w:rPr>
          <w:t>Amanda.Gregory@jncc.gov.uk</w:t>
        </w:r>
      </w:hyperlink>
      <w:r w:rsidR="00647E9D">
        <w:rPr>
          <w:rFonts w:eastAsia="Times New Roman" w:cs="Arial"/>
          <w:szCs w:val="22"/>
          <w:lang w:eastAsia="en-GB"/>
        </w:rPr>
        <w:t xml:space="preserve"> on </w:t>
      </w:r>
      <w:r w:rsidR="006C1F7C">
        <w:rPr>
          <w:rFonts w:cs="Arial"/>
          <w:szCs w:val="22"/>
        </w:rPr>
        <w:t xml:space="preserve"> </w:t>
      </w:r>
      <w:r w:rsidR="00CF2A58">
        <w:rPr>
          <w:rFonts w:cs="Arial"/>
          <w:szCs w:val="22"/>
        </w:rPr>
        <w:t xml:space="preserve">tel: </w:t>
      </w:r>
      <w:r w:rsidR="00CF2A58">
        <w:t xml:space="preserve">01733 866 811 </w:t>
      </w:r>
      <w:r w:rsidR="00647E9D">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37961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726" cy="445710"/>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2"/>
          <w:headerReference w:type="first" r:id="rId13"/>
          <w:footerReference w:type="first" r:id="rId14"/>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470C4F" w:rsidRDefault="00BE78C6" w:rsidP="00BE78C6">
      <w:pPr>
        <w:tabs>
          <w:tab w:val="left" w:pos="-720"/>
          <w:tab w:val="left" w:pos="720"/>
          <w:tab w:val="left" w:pos="1440"/>
          <w:tab w:val="left" w:pos="2160"/>
          <w:tab w:val="left" w:pos="2520"/>
        </w:tabs>
        <w:jc w:val="both"/>
        <w:rPr>
          <w:rFonts w:cs="Arial"/>
          <w:szCs w:val="22"/>
        </w:rPr>
      </w:pPr>
      <w:r w:rsidRPr="002220C9">
        <w:rPr>
          <w:rFonts w:cs="Arial"/>
          <w:b/>
          <w:szCs w:val="22"/>
        </w:rPr>
        <w:t xml:space="preserve">CONTRACT NO: </w:t>
      </w:r>
      <w:r w:rsidR="00565BB1" w:rsidRPr="00565BB1">
        <w:rPr>
          <w:rFonts w:cs="Arial"/>
          <w:szCs w:val="22"/>
        </w:rPr>
        <w:t xml:space="preserve"> </w:t>
      </w:r>
      <w:r w:rsidR="00470C4F">
        <w:rPr>
          <w:rFonts w:cs="Arial"/>
          <w:b/>
          <w:szCs w:val="22"/>
        </w:rPr>
        <w:t>C18-0221-1288</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fldChar w:fldCharType="begin"/>
      </w:r>
      <w:r w:rsidRPr="002220C9">
        <w:rPr>
          <w:rFonts w:cs="Arial"/>
          <w:b/>
          <w:szCs w:val="22"/>
        </w:rPr>
        <w:fldChar w:fldCharType="end"/>
      </w:r>
    </w:p>
    <w:p w:rsidR="00ED3FAA" w:rsidRPr="00127B7F" w:rsidRDefault="00BE78C6" w:rsidP="00ED3FAA">
      <w:pPr>
        <w:rPr>
          <w:rFonts w:cs="Arial"/>
          <w:b/>
          <w:szCs w:val="22"/>
        </w:rPr>
      </w:pPr>
      <w:r w:rsidRPr="002220C9">
        <w:rPr>
          <w:rFonts w:cs="Arial"/>
          <w:b/>
          <w:szCs w:val="22"/>
        </w:rPr>
        <w:t>TITLE</w:t>
      </w:r>
      <w:r w:rsidRPr="004C5D41">
        <w:rPr>
          <w:rFonts w:cs="Arial"/>
          <w:b/>
          <w:szCs w:val="22"/>
        </w:rPr>
        <w:t xml:space="preserve">: </w:t>
      </w:r>
      <w:r w:rsidR="00470C4F" w:rsidRPr="001F2E75">
        <w:rPr>
          <w:b/>
        </w:rPr>
        <w:t>UK Overseas Territories Coral Reef Initiative Workshop</w:t>
      </w:r>
      <w:bookmarkStart w:id="0" w:name="_GoBack"/>
      <w:bookmarkEnd w:id="0"/>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5"/>
      <w:footerReference w:type="first" r:id="rId16"/>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65E" w:rsidRDefault="00B9365E">
      <w:r>
        <w:separator/>
      </w:r>
    </w:p>
  </w:endnote>
  <w:endnote w:type="continuationSeparator" w:id="0">
    <w:p w:rsidR="00B9365E" w:rsidRDefault="00B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647E9D">
      <w:rPr>
        <w:noProof/>
      </w:rPr>
      <w:t>3</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65E" w:rsidRDefault="00B9365E">
      <w:r>
        <w:separator/>
      </w:r>
    </w:p>
  </w:footnote>
  <w:footnote w:type="continuationSeparator" w:id="0">
    <w:p w:rsidR="00B9365E" w:rsidRDefault="00B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27B7F"/>
    <w:rsid w:val="0013545E"/>
    <w:rsid w:val="00156FE6"/>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20CED"/>
    <w:rsid w:val="00343FDA"/>
    <w:rsid w:val="00351594"/>
    <w:rsid w:val="00355E37"/>
    <w:rsid w:val="00380CD4"/>
    <w:rsid w:val="003A09F2"/>
    <w:rsid w:val="003B167D"/>
    <w:rsid w:val="003C0E31"/>
    <w:rsid w:val="0040212B"/>
    <w:rsid w:val="00415DB0"/>
    <w:rsid w:val="00430CED"/>
    <w:rsid w:val="00433762"/>
    <w:rsid w:val="0046526B"/>
    <w:rsid w:val="00470C4F"/>
    <w:rsid w:val="004B0564"/>
    <w:rsid w:val="004C5D41"/>
    <w:rsid w:val="004D253F"/>
    <w:rsid w:val="004E5E7C"/>
    <w:rsid w:val="004F0411"/>
    <w:rsid w:val="00536C6F"/>
    <w:rsid w:val="00537963"/>
    <w:rsid w:val="00562FF8"/>
    <w:rsid w:val="00565BB1"/>
    <w:rsid w:val="00587F2C"/>
    <w:rsid w:val="00593929"/>
    <w:rsid w:val="005F340B"/>
    <w:rsid w:val="00603FA2"/>
    <w:rsid w:val="00605EB3"/>
    <w:rsid w:val="006347A2"/>
    <w:rsid w:val="00641A1C"/>
    <w:rsid w:val="00646E17"/>
    <w:rsid w:val="00647E9D"/>
    <w:rsid w:val="00685F3C"/>
    <w:rsid w:val="006C1F7C"/>
    <w:rsid w:val="006E2BA3"/>
    <w:rsid w:val="006E6311"/>
    <w:rsid w:val="007252D6"/>
    <w:rsid w:val="00740B63"/>
    <w:rsid w:val="007A05B4"/>
    <w:rsid w:val="007D1108"/>
    <w:rsid w:val="007D718F"/>
    <w:rsid w:val="007E16B2"/>
    <w:rsid w:val="007F0FDF"/>
    <w:rsid w:val="007F4748"/>
    <w:rsid w:val="00801DB5"/>
    <w:rsid w:val="008043AA"/>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CF2A58"/>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1CED185"/>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manda.Gregory@jncc.gov.uk" TargetMode="External"/><Relationship Id="rId4" Type="http://schemas.openxmlformats.org/officeDocument/2006/relationships/settings" Target="settings.xml"/><Relationship Id="rId9" Type="http://schemas.openxmlformats.org/officeDocument/2006/relationships/hyperlink" Target="mailto:Megan.Parry@jncc.gov.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1153-94D7-4C31-91FA-7344116C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14</TotalTime>
  <Pages>3</Pages>
  <Words>612</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2018-11-23T15:28:00Z</dcterms:created>
  <dcterms:modified xsi:type="dcterms:W3CDTF">2018-11-26T11:29:00Z</dcterms:modified>
</cp:coreProperties>
</file>