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154DA" w14:textId="77777777" w:rsidR="00F14DCA" w:rsidRDefault="00F14DCA">
      <w:pPr>
        <w:pStyle w:val="Standard"/>
        <w:rPr>
          <w:rFonts w:ascii="Arial" w:eastAsia="Arial" w:hAnsi="Arial" w:cs="Arial"/>
          <w:b/>
          <w:sz w:val="36"/>
          <w:szCs w:val="36"/>
        </w:rPr>
      </w:pPr>
    </w:p>
    <w:p w14:paraId="537154DB" w14:textId="77777777" w:rsidR="00F14DCA" w:rsidRDefault="000C084C">
      <w:pPr>
        <w:pStyle w:val="Heading1"/>
      </w:pPr>
      <w:bookmarkStart w:id="0" w:name="_u34mij3kwnmh"/>
      <w:bookmarkEnd w:id="0"/>
      <w:r>
        <w:t>Joint Schedule 10 (Rectification Plan)</w:t>
      </w:r>
    </w:p>
    <w:tbl>
      <w:tblPr>
        <w:tblW w:w="9101" w:type="dxa"/>
        <w:tblInd w:w="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6"/>
        <w:gridCol w:w="3059"/>
        <w:gridCol w:w="70"/>
        <w:gridCol w:w="914"/>
        <w:gridCol w:w="38"/>
        <w:gridCol w:w="2044"/>
      </w:tblGrid>
      <w:tr w:rsidR="00F14DCA" w14:paraId="537154DE" w14:textId="77777777">
        <w:tblPrEx>
          <w:tblCellMar>
            <w:top w:w="0" w:type="dxa"/>
            <w:bottom w:w="0" w:type="dxa"/>
          </w:tblCellMar>
        </w:tblPrEx>
        <w:trPr>
          <w:trHeight w:val="725"/>
        </w:trPr>
        <w:tc>
          <w:tcPr>
            <w:tcW w:w="9101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4DC" w14:textId="77777777" w:rsidR="00F14DCA" w:rsidRDefault="00F14DCA">
            <w:pPr>
              <w:pStyle w:val="Standard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1" w:name="_gjdgxs"/>
            <w:bookmarkEnd w:id="1"/>
          </w:p>
          <w:p w14:paraId="537154DD" w14:textId="77777777" w:rsidR="00F14DCA" w:rsidRDefault="000C084C">
            <w:pPr>
              <w:pStyle w:val="Standard"/>
              <w:spacing w:line="240" w:lineRule="auto"/>
              <w:jc w:val="center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F14DCA" w14:paraId="537154E1" w14:textId="77777777">
        <w:tblPrEx>
          <w:tblCellMar>
            <w:top w:w="0" w:type="dxa"/>
            <w:bottom w:w="0" w:type="dxa"/>
          </w:tblCellMar>
        </w:tblPrEx>
        <w:trPr>
          <w:trHeight w:val="871"/>
        </w:trPr>
        <w:tc>
          <w:tcPr>
            <w:tcW w:w="29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4DF" w14:textId="77777777" w:rsidR="00F14DCA" w:rsidRDefault="000C084C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4E0" w14:textId="77777777" w:rsidR="00F14DCA" w:rsidRDefault="000C084C">
            <w:pPr>
              <w:pStyle w:val="Standard"/>
              <w:widowControl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Guidance: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Explain the Default, with clear schedule and clause references as appropriate]</w:t>
            </w:r>
          </w:p>
        </w:tc>
      </w:tr>
      <w:tr w:rsidR="00F14DCA" w14:paraId="537154E5" w14:textId="77777777">
        <w:tblPrEx>
          <w:tblCellMar>
            <w:top w:w="0" w:type="dxa"/>
            <w:bottom w:w="0" w:type="dxa"/>
          </w:tblCellMar>
        </w:tblPrEx>
        <w:trPr>
          <w:trHeight w:val="1051"/>
        </w:trPr>
        <w:tc>
          <w:tcPr>
            <w:tcW w:w="29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4E2" w14:textId="77777777" w:rsidR="00F14DCA" w:rsidRDefault="000C084C">
            <w:pPr>
              <w:pStyle w:val="Standard"/>
              <w:widowControl/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[Revised]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4E3" w14:textId="77777777" w:rsidR="00F14DCA" w:rsidRDefault="000C084C">
            <w:pPr>
              <w:pStyle w:val="Standard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request)]</w:t>
            </w:r>
          </w:p>
          <w:p w14:paraId="537154E4" w14:textId="77777777" w:rsidR="00F14DCA" w:rsidRDefault="00F14DCA">
            <w:pPr>
              <w:pStyle w:val="Standard"/>
              <w:spacing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F14DCA" w14:paraId="537154EA" w14:textId="77777777">
        <w:tblPrEx>
          <w:tblCellMar>
            <w:top w:w="0" w:type="dxa"/>
            <w:bottom w:w="0" w:type="dxa"/>
          </w:tblCellMar>
        </w:tblPrEx>
        <w:trPr>
          <w:trHeight w:val="492"/>
        </w:trPr>
        <w:tc>
          <w:tcPr>
            <w:tcW w:w="29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4E6" w14:textId="77777777" w:rsidR="00F14DCA" w:rsidRDefault="000C084C">
            <w:pPr>
              <w:pStyle w:val="Standard"/>
              <w:widowControl/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[CCS/Buyer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312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4E7" w14:textId="77777777" w:rsidR="00F14DCA" w:rsidRDefault="00F14DCA">
            <w:pPr>
              <w:pStyle w:val="Standard"/>
              <w:spacing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4E8" w14:textId="77777777" w:rsidR="00F14DCA" w:rsidRDefault="000C084C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4E9" w14:textId="77777777" w:rsidR="00F14DCA" w:rsidRDefault="00F14DCA">
            <w:pPr>
              <w:pStyle w:val="Standard"/>
              <w:spacing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F14DCA" w14:paraId="537154EC" w14:textId="77777777">
        <w:tblPrEx>
          <w:tblCellMar>
            <w:top w:w="0" w:type="dxa"/>
            <w:bottom w:w="0" w:type="dxa"/>
          </w:tblCellMar>
        </w:tblPrEx>
        <w:trPr>
          <w:trHeight w:val="492"/>
        </w:trPr>
        <w:tc>
          <w:tcPr>
            <w:tcW w:w="9101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4EB" w14:textId="77777777" w:rsidR="00F14DCA" w:rsidRDefault="000C084C">
            <w:pPr>
              <w:pStyle w:val="Standard"/>
              <w:spacing w:line="240" w:lineRule="auto"/>
              <w:jc w:val="center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F14DCA" w14:paraId="537154EF" w14:textId="77777777">
        <w:tblPrEx>
          <w:tblCellMar>
            <w:top w:w="0" w:type="dxa"/>
            <w:bottom w:w="0" w:type="dxa"/>
          </w:tblCellMar>
        </w:tblPrEx>
        <w:trPr>
          <w:trHeight w:val="492"/>
        </w:trPr>
        <w:tc>
          <w:tcPr>
            <w:tcW w:w="29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4ED" w14:textId="77777777" w:rsidR="00F14DCA" w:rsidRDefault="000C084C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4EE" w14:textId="77777777" w:rsidR="00F14DCA" w:rsidRDefault="000C084C">
            <w:pPr>
              <w:pStyle w:val="Standard"/>
              <w:widowControl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F14DCA" w14:paraId="537154F2" w14:textId="77777777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29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4F0" w14:textId="77777777" w:rsidR="00F14DCA" w:rsidRDefault="000C084C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Anticipated impact assessment: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4F1" w14:textId="77777777" w:rsidR="00F14DCA" w:rsidRDefault="000C084C">
            <w:pPr>
              <w:pStyle w:val="Standard"/>
              <w:widowControl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impact]</w:t>
            </w:r>
          </w:p>
        </w:tc>
      </w:tr>
      <w:tr w:rsidR="00F14DCA" w14:paraId="537154F5" w14:textId="77777777">
        <w:tblPrEx>
          <w:tblCellMar>
            <w:top w:w="0" w:type="dxa"/>
            <w:bottom w:w="0" w:type="dxa"/>
          </w:tblCellMar>
        </w:tblPrEx>
        <w:trPr>
          <w:trHeight w:val="470"/>
        </w:trPr>
        <w:tc>
          <w:tcPr>
            <w:tcW w:w="29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4F3" w14:textId="77777777" w:rsidR="00F14DCA" w:rsidRDefault="000C084C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Actual effect of </w:t>
            </w:r>
            <w:r>
              <w:rPr>
                <w:rFonts w:ascii="Arial" w:eastAsia="Arial" w:hAnsi="Arial" w:cs="Arial"/>
                <w:sz w:val="24"/>
                <w:szCs w:val="24"/>
              </w:rPr>
              <w:t>Default: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4F4" w14:textId="77777777" w:rsidR="00F14DCA" w:rsidRDefault="000C084C">
            <w:pPr>
              <w:pStyle w:val="Standard"/>
              <w:widowControl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effect]</w:t>
            </w:r>
          </w:p>
        </w:tc>
      </w:tr>
      <w:tr w:rsidR="00F14DCA" w14:paraId="537154F9" w14:textId="77777777">
        <w:tblPrEx>
          <w:tblCellMar>
            <w:top w:w="0" w:type="dxa"/>
            <w:bottom w:w="0" w:type="dxa"/>
          </w:tblCellMar>
        </w:tblPrEx>
        <w:trPr>
          <w:trHeight w:val="138"/>
        </w:trPr>
        <w:tc>
          <w:tcPr>
            <w:tcW w:w="297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4F6" w14:textId="77777777" w:rsidR="00F14DCA" w:rsidRDefault="000C084C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4F7" w14:textId="77777777" w:rsidR="00F14DCA" w:rsidRDefault="000C084C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4F8" w14:textId="77777777" w:rsidR="00F14DCA" w:rsidRDefault="000C084C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Timescale</w:t>
            </w:r>
          </w:p>
        </w:tc>
      </w:tr>
      <w:tr w:rsidR="00F14DCA" w14:paraId="537154FD" w14:textId="77777777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297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4FA" w14:textId="77777777" w:rsidR="00F14DCA" w:rsidRDefault="00F14DCA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4FB" w14:textId="77777777" w:rsidR="00F14DCA" w:rsidRDefault="000C084C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4FC" w14:textId="77777777" w:rsidR="00F14DCA" w:rsidRDefault="000C084C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F14DCA" w14:paraId="53715501" w14:textId="77777777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297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4FE" w14:textId="77777777" w:rsidR="00F14DCA" w:rsidRDefault="00F14DCA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4FF" w14:textId="77777777" w:rsidR="00F14DCA" w:rsidRDefault="000C084C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500" w14:textId="77777777" w:rsidR="00F14DCA" w:rsidRDefault="000C084C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F14DCA" w14:paraId="53715505" w14:textId="77777777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297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502" w14:textId="77777777" w:rsidR="00F14DCA" w:rsidRDefault="00F14DCA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503" w14:textId="77777777" w:rsidR="00F14DCA" w:rsidRDefault="000C084C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504" w14:textId="77777777" w:rsidR="00F14DCA" w:rsidRDefault="000C084C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F14DCA" w14:paraId="53715509" w14:textId="77777777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297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506" w14:textId="77777777" w:rsidR="00F14DCA" w:rsidRDefault="00F14DCA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507" w14:textId="77777777" w:rsidR="00F14DCA" w:rsidRDefault="000C084C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508" w14:textId="77777777" w:rsidR="00F14DCA" w:rsidRDefault="000C084C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F14DCA" w14:paraId="5371550D" w14:textId="77777777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297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50A" w14:textId="77777777" w:rsidR="00F14DCA" w:rsidRDefault="00F14DCA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50B" w14:textId="77777777" w:rsidR="00F14DCA" w:rsidRDefault="000C084C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[…]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50C" w14:textId="77777777" w:rsidR="00F14DCA" w:rsidRDefault="000C084C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F14DCA" w14:paraId="53715510" w14:textId="77777777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29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50E" w14:textId="77777777" w:rsidR="00F14DCA" w:rsidRDefault="000C084C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Timescale for complete Rectification of Default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50F" w14:textId="77777777" w:rsidR="00F14DCA" w:rsidRDefault="000C084C">
            <w:pPr>
              <w:pStyle w:val="Standard"/>
              <w:widowControl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[X]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</w:p>
        </w:tc>
      </w:tr>
      <w:tr w:rsidR="00F14DCA" w14:paraId="53715514" w14:textId="77777777">
        <w:tblPrEx>
          <w:tblCellMar>
            <w:top w:w="0" w:type="dxa"/>
            <w:bottom w:w="0" w:type="dxa"/>
          </w:tblCellMar>
        </w:tblPrEx>
        <w:trPr>
          <w:trHeight w:val="145"/>
        </w:trPr>
        <w:tc>
          <w:tcPr>
            <w:tcW w:w="297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511" w14:textId="77777777" w:rsidR="00F14DCA" w:rsidRDefault="000C084C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512" w14:textId="77777777" w:rsidR="00F14DCA" w:rsidRDefault="000C084C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513" w14:textId="77777777" w:rsidR="00F14DCA" w:rsidRDefault="000C084C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Timescale</w:t>
            </w:r>
          </w:p>
        </w:tc>
      </w:tr>
      <w:tr w:rsidR="00F14DCA" w14:paraId="53715518" w14:textId="7777777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97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515" w14:textId="77777777" w:rsidR="00F14DCA" w:rsidRDefault="00F14DCA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516" w14:textId="77777777" w:rsidR="00F14DCA" w:rsidRDefault="000C084C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517" w14:textId="77777777" w:rsidR="00F14DCA" w:rsidRDefault="000C084C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F14DCA" w14:paraId="5371551C" w14:textId="7777777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97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519" w14:textId="77777777" w:rsidR="00F14DCA" w:rsidRDefault="00F14DCA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51A" w14:textId="77777777" w:rsidR="00F14DCA" w:rsidRDefault="000C084C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51B" w14:textId="77777777" w:rsidR="00F14DCA" w:rsidRDefault="000C084C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F14DCA" w14:paraId="53715520" w14:textId="7777777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97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51D" w14:textId="77777777" w:rsidR="00F14DCA" w:rsidRDefault="00F14DCA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51E" w14:textId="77777777" w:rsidR="00F14DCA" w:rsidRDefault="000C084C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51F" w14:textId="77777777" w:rsidR="00F14DCA" w:rsidRDefault="000C084C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F14DCA" w14:paraId="53715524" w14:textId="7777777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97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521" w14:textId="77777777" w:rsidR="00F14DCA" w:rsidRDefault="00F14DCA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522" w14:textId="77777777" w:rsidR="00F14DCA" w:rsidRDefault="000C084C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523" w14:textId="77777777" w:rsidR="00F14DCA" w:rsidRDefault="000C084C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F14DCA" w14:paraId="53715528" w14:textId="7777777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97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525" w14:textId="77777777" w:rsidR="00F14DCA" w:rsidRDefault="00F14DCA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526" w14:textId="77777777" w:rsidR="00F14DCA" w:rsidRDefault="000C084C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[…]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527" w14:textId="77777777" w:rsidR="00F14DCA" w:rsidRDefault="000C084C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F14DCA" w14:paraId="53715530" w14:textId="77777777">
        <w:tblPrEx>
          <w:tblCellMar>
            <w:top w:w="0" w:type="dxa"/>
            <w:bottom w:w="0" w:type="dxa"/>
          </w:tblCellMar>
        </w:tblPrEx>
        <w:trPr>
          <w:trHeight w:val="993"/>
        </w:trPr>
        <w:tc>
          <w:tcPr>
            <w:tcW w:w="29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529" w14:textId="77777777" w:rsidR="00F14DCA" w:rsidRDefault="00F14DCA">
            <w:pPr>
              <w:pStyle w:val="Standard"/>
              <w:rPr>
                <w:rFonts w:ascii="Arial" w:eastAsia="Arial" w:hAnsi="Arial" w:cs="Arial"/>
                <w:sz w:val="24"/>
                <w:szCs w:val="24"/>
              </w:rPr>
            </w:pPr>
          </w:p>
          <w:p w14:paraId="5371552A" w14:textId="77777777" w:rsidR="00F14DCA" w:rsidRDefault="000C084C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52B" w14:textId="77777777" w:rsidR="00F14DCA" w:rsidRDefault="00F14DCA">
            <w:pPr>
              <w:pStyle w:val="Standard"/>
              <w:spacing w:line="240" w:lineRule="auto"/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52C" w14:textId="77777777" w:rsidR="00F14DCA" w:rsidRDefault="00F14DCA">
            <w:pPr>
              <w:pStyle w:val="Standard"/>
              <w:rPr>
                <w:rFonts w:ascii="Arial" w:eastAsia="Arial" w:hAnsi="Arial" w:cs="Arial"/>
                <w:sz w:val="24"/>
                <w:szCs w:val="24"/>
              </w:rPr>
            </w:pPr>
          </w:p>
          <w:p w14:paraId="5371552D" w14:textId="77777777" w:rsidR="00F14DCA" w:rsidRDefault="000C084C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52E" w14:textId="77777777" w:rsidR="00F14DCA" w:rsidRDefault="00F14DCA">
            <w:pPr>
              <w:pStyle w:val="Standard"/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</w:pPr>
          </w:p>
          <w:p w14:paraId="5371552F" w14:textId="77777777" w:rsidR="00F14DCA" w:rsidRDefault="00F14DCA">
            <w:pPr>
              <w:pStyle w:val="Standard"/>
              <w:spacing w:line="240" w:lineRule="auto"/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</w:pPr>
          </w:p>
        </w:tc>
      </w:tr>
      <w:tr w:rsidR="00F14DCA" w14:paraId="53715532" w14:textId="77777777">
        <w:tblPrEx>
          <w:tblCellMar>
            <w:top w:w="0" w:type="dxa"/>
            <w:bottom w:w="0" w:type="dxa"/>
          </w:tblCellMar>
        </w:tblPrEx>
        <w:trPr>
          <w:trHeight w:val="492"/>
        </w:trPr>
        <w:tc>
          <w:tcPr>
            <w:tcW w:w="9101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531" w14:textId="77777777" w:rsidR="00F14DCA" w:rsidRDefault="000C084C">
            <w:pPr>
              <w:pStyle w:val="Standard"/>
              <w:spacing w:line="240" w:lineRule="auto"/>
              <w:jc w:val="center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[CCS/Buyer]</w:t>
            </w:r>
          </w:p>
        </w:tc>
      </w:tr>
      <w:tr w:rsidR="00F14DCA" w14:paraId="53715535" w14:textId="77777777">
        <w:tblPrEx>
          <w:tblCellMar>
            <w:top w:w="0" w:type="dxa"/>
            <w:bottom w:w="0" w:type="dxa"/>
          </w:tblCellMar>
        </w:tblPrEx>
        <w:trPr>
          <w:trHeight w:val="769"/>
        </w:trPr>
        <w:tc>
          <w:tcPr>
            <w:tcW w:w="29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533" w14:textId="77777777" w:rsidR="00F14DCA" w:rsidRDefault="000C084C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Outcome of review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534" w14:textId="77777777" w:rsidR="00F14DCA" w:rsidRDefault="000C084C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[Plan Accepted] [Plan Rejected] [Revised Plan Requested]</w:t>
            </w:r>
          </w:p>
        </w:tc>
      </w:tr>
      <w:tr w:rsidR="00F14DCA" w14:paraId="53715538" w14:textId="77777777">
        <w:tblPrEx>
          <w:tblCellMar>
            <w:top w:w="0" w:type="dxa"/>
            <w:bottom w:w="0" w:type="dxa"/>
          </w:tblCellMar>
        </w:tblPrEx>
        <w:trPr>
          <w:trHeight w:val="769"/>
        </w:trPr>
        <w:tc>
          <w:tcPr>
            <w:tcW w:w="29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536" w14:textId="77777777" w:rsidR="00F14DCA" w:rsidRDefault="000C084C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Reasons for </w:t>
            </w:r>
            <w:r>
              <w:rPr>
                <w:rFonts w:ascii="Arial" w:eastAsia="Arial" w:hAnsi="Arial" w:cs="Arial"/>
                <w:sz w:val="24"/>
                <w:szCs w:val="24"/>
              </w:rPr>
              <w:t>Rejection (if applicable)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537" w14:textId="77777777" w:rsidR="00F14DCA" w:rsidRDefault="000C084C">
            <w:pPr>
              <w:pStyle w:val="Standard"/>
              <w:widowControl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reasons]</w:t>
            </w:r>
            <w:bookmarkStart w:id="2" w:name="30j0zll"/>
            <w:bookmarkEnd w:id="2"/>
          </w:p>
        </w:tc>
      </w:tr>
      <w:tr w:rsidR="00F14DCA" w14:paraId="5371553D" w14:textId="77777777">
        <w:tblPrEx>
          <w:tblCellMar>
            <w:top w:w="0" w:type="dxa"/>
            <w:bottom w:w="0" w:type="dxa"/>
          </w:tblCellMar>
        </w:tblPrEx>
        <w:trPr>
          <w:trHeight w:val="769"/>
        </w:trPr>
        <w:tc>
          <w:tcPr>
            <w:tcW w:w="29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539" w14:textId="77777777" w:rsidR="00F14DCA" w:rsidRDefault="000C084C">
            <w:pPr>
              <w:pStyle w:val="Standard"/>
              <w:widowControl/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[CCS/Buyer]</w:t>
            </w: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53A" w14:textId="77777777" w:rsidR="00F14DCA" w:rsidRDefault="00F14DCA">
            <w:pPr>
              <w:pStyle w:val="Standard"/>
              <w:spacing w:line="240" w:lineRule="auto"/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53B" w14:textId="77777777" w:rsidR="00F14DCA" w:rsidRDefault="000C084C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71553C" w14:textId="77777777" w:rsidR="00F14DCA" w:rsidRDefault="00F14DCA">
            <w:pPr>
              <w:pStyle w:val="Standard"/>
              <w:spacing w:line="240" w:lineRule="auto"/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</w:pPr>
          </w:p>
        </w:tc>
      </w:tr>
    </w:tbl>
    <w:p w14:paraId="5371553E" w14:textId="77777777" w:rsidR="00F14DCA" w:rsidRDefault="00F14DCA">
      <w:pPr>
        <w:pStyle w:val="Standard"/>
        <w:tabs>
          <w:tab w:val="left" w:pos="426"/>
        </w:tabs>
        <w:spacing w:before="240" w:line="240" w:lineRule="auto"/>
      </w:pPr>
    </w:p>
    <w:sectPr w:rsidR="00F14DCA">
      <w:headerReference w:type="default" r:id="rId9"/>
      <w:footerReference w:type="default" r:id="rId10"/>
      <w:pgSz w:w="11906" w:h="16838"/>
      <w:pgMar w:top="1440" w:right="1440" w:bottom="1440" w:left="1440" w:header="708" w:footer="28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154DE" w14:textId="77777777" w:rsidR="00000000" w:rsidRDefault="000C084C">
      <w:r>
        <w:separator/>
      </w:r>
    </w:p>
  </w:endnote>
  <w:endnote w:type="continuationSeparator" w:id="0">
    <w:p w14:paraId="537154E0" w14:textId="77777777" w:rsidR="00000000" w:rsidRDefault="000C0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Linux Libertine G">
    <w:charset w:val="00"/>
    <w:family w:val="auto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154E6" w14:textId="77777777" w:rsidR="00A42B6A" w:rsidRDefault="000C084C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Framework Ref: RM6187</w:t>
    </w:r>
  </w:p>
  <w:p w14:paraId="537154E7" w14:textId="77777777" w:rsidR="00A42B6A" w:rsidRDefault="000C084C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537154E8" w14:textId="77777777" w:rsidR="00A42B6A" w:rsidRDefault="000C084C">
    <w:pPr>
      <w:pStyle w:val="Standard"/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154DA" w14:textId="77777777" w:rsidR="00000000" w:rsidRDefault="000C084C">
      <w:r>
        <w:rPr>
          <w:color w:val="000000"/>
        </w:rPr>
        <w:separator/>
      </w:r>
    </w:p>
  </w:footnote>
  <w:footnote w:type="continuationSeparator" w:id="0">
    <w:p w14:paraId="537154DC" w14:textId="77777777" w:rsidR="00000000" w:rsidRDefault="000C08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154E2" w14:textId="77777777" w:rsidR="00A42B6A" w:rsidRDefault="000C084C">
    <w:pPr>
      <w:pStyle w:val="Standard"/>
      <w:spacing w:after="0" w:line="240" w:lineRule="auto"/>
    </w:pPr>
    <w:r>
      <w:rPr>
        <w:rFonts w:ascii="Arial" w:eastAsia="Arial" w:hAnsi="Arial" w:cs="Arial"/>
        <w:b/>
        <w:sz w:val="20"/>
        <w:szCs w:val="20"/>
      </w:rPr>
      <w:t>Joint Schedule 10 (Rectification Plan)</w:t>
    </w:r>
  </w:p>
  <w:p w14:paraId="537154E3" w14:textId="77777777" w:rsidR="00A42B6A" w:rsidRDefault="000C084C">
    <w:pPr>
      <w:pStyle w:val="Standard"/>
      <w:spacing w:after="0" w:line="240" w:lineRule="auto"/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14:paraId="537154E4" w14:textId="77777777" w:rsidR="00A42B6A" w:rsidRDefault="000C084C">
    <w:pPr>
      <w:pStyle w:val="Standard"/>
      <w:spacing w:line="240" w:lineRule="auto"/>
      <w:rPr>
        <w:rFonts w:ascii="Arial" w:eastAsia="Arial" w:hAnsi="Arial" w:cs="Arial"/>
        <w:color w:val="BFBFBF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F14DCA"/>
    <w:rsid w:val="000C084C"/>
    <w:rsid w:val="00F1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7154DA"/>
  <w15:docId w15:val="{357AE4DF-8C61-44DB-83F4-497691531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/>
      <w:suppressAutoHyphens/>
    </w:pPr>
  </w:style>
  <w:style w:type="paragraph" w:styleId="Heading1">
    <w:name w:val="heading 1"/>
    <w:basedOn w:val="Normal"/>
    <w:next w:val="Standard"/>
    <w:uiPriority w:val="9"/>
    <w:qFormat/>
    <w:pPr>
      <w:keepNext/>
      <w:keepLines/>
      <w:outlineLvl w:val="0"/>
    </w:pPr>
    <w:rPr>
      <w:rFonts w:ascii="Arial" w:eastAsia="Arial" w:hAnsi="Arial" w:cs="Arial"/>
      <w:b/>
      <w:sz w:val="36"/>
      <w:szCs w:val="36"/>
    </w:rPr>
  </w:style>
  <w:style w:type="paragraph" w:styleId="Heading2">
    <w:name w:val="heading 2"/>
    <w:basedOn w:val="Normal"/>
    <w:next w:val="Standard"/>
    <w:uiPriority w:val="9"/>
    <w:semiHidden/>
    <w:unhideWhenUsed/>
    <w:qFormat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  <w:color w:val="000000"/>
    </w:rPr>
  </w:style>
  <w:style w:type="paragraph" w:styleId="Heading6">
    <w:name w:val="heading 6"/>
    <w:basedOn w:val="Normal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  <w:spacing w:after="160" w:line="256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">
    <w:name w:val="List"/>
    <w:basedOn w:val="Textbody"/>
    <w:rPr>
      <w:sz w:val="24"/>
    </w:rPr>
  </w:style>
  <w:style w:type="paragraph" w:styleId="Caption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itle">
    <w:name w:val="Title"/>
    <w:basedOn w:val="Normal"/>
    <w:next w:val="Standard"/>
    <w:uiPriority w:val="10"/>
    <w:qFormat/>
    <w:pPr>
      <w:keepNext/>
      <w:keepLines/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Standard"/>
  </w:style>
  <w:style w:type="paragraph" w:styleId="Footer">
    <w:name w:val="footer"/>
    <w:basedOn w:val="Standar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6E6942F009B44185D14F10937F2D46" ma:contentTypeVersion="10" ma:contentTypeDescription="Create a new document." ma:contentTypeScope="" ma:versionID="b435b57478bcc7cd7c950665b295a5c2">
  <xsd:schema xmlns:xsd="http://www.w3.org/2001/XMLSchema" xmlns:xs="http://www.w3.org/2001/XMLSchema" xmlns:p="http://schemas.microsoft.com/office/2006/metadata/properties" xmlns:ns2="29221acc-b307-44f5-b7f2-043c0bb7525f" xmlns:ns3="a1d450a7-d70f-48d3-9381-a4ab3098184f" targetNamespace="http://schemas.microsoft.com/office/2006/metadata/properties" ma:root="true" ma:fieldsID="de6c5b8feb5c057cbca0f20bb0b78988" ns2:_="" ns3:_="">
    <xsd:import namespace="29221acc-b307-44f5-b7f2-043c0bb7525f"/>
    <xsd:import namespace="a1d450a7-d70f-48d3-9381-a4ab309818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221acc-b307-44f5-b7f2-043c0bb752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d450a7-d70f-48d3-9381-a4ab3098184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28B7351-D140-446A-A93B-836424C28F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221acc-b307-44f5-b7f2-043c0bb7525f"/>
    <ds:schemaRef ds:uri="a1d450a7-d70f-48d3-9381-a4ab309818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917BF9-869B-49E7-BC39-AE99018818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2E4326-8156-430D-800F-88952FD63B49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29221acc-b307-44f5-b7f2-043c0bb7525f"/>
    <ds:schemaRef ds:uri="a1d450a7-d70f-48d3-9381-a4ab3098184f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</Words>
  <Characters>878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Pumfrey, Ryan Mr (Air-Comrcl Proc CosCap Ld Mgr)</cp:lastModifiedBy>
  <cp:revision>2</cp:revision>
  <dcterms:created xsi:type="dcterms:W3CDTF">2022-05-24T11:56:00Z</dcterms:created>
  <dcterms:modified xsi:type="dcterms:W3CDTF">2022-05-24T11:56:00Z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0x010100F46E6942F009B44185D14F10937F2D46</vt:lpwstr>
  </property>
</Properties>
</file>