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441" w:rsidRPr="00280441" w:rsidRDefault="00280441" w:rsidP="00280441">
      <w:pPr>
        <w:pStyle w:val="Heading1"/>
      </w:pPr>
      <w:r w:rsidRPr="00280441">
        <w:t>Bidder Information Form</w:t>
      </w:r>
    </w:p>
    <w:p w:rsidR="00280441" w:rsidRDefault="00280441" w:rsidP="003503F7">
      <w:pPr>
        <w:spacing w:before="0" w:after="0" w:line="283" w:lineRule="auto"/>
        <w:ind w:left="1440" w:hanging="1440"/>
      </w:pPr>
      <w:r>
        <w:t xml:space="preserve">Tender For: </w:t>
      </w:r>
      <w:r>
        <w:tab/>
      </w:r>
      <w:r>
        <w:tab/>
      </w:r>
      <w:r w:rsidR="00482A48">
        <w:t>Air Compressor Up</w:t>
      </w:r>
      <w:r w:rsidR="00DC6F1F">
        <w:t>grade</w:t>
      </w:r>
      <w:bookmarkStart w:id="0" w:name="_GoBack"/>
      <w:bookmarkEnd w:id="0"/>
    </w:p>
    <w:p w:rsidR="00E432B2" w:rsidRDefault="00280441" w:rsidP="00280441">
      <w:pPr>
        <w:spacing w:before="0" w:after="0" w:line="283" w:lineRule="auto"/>
      </w:pPr>
      <w:r>
        <w:t xml:space="preserve">Tender Ref number: </w:t>
      </w:r>
      <w:r>
        <w:tab/>
      </w:r>
      <w:r w:rsidR="0063630C">
        <w:t>15</w:t>
      </w:r>
      <w:r w:rsidR="00482A48">
        <w:t>62</w:t>
      </w:r>
    </w:p>
    <w:p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Name:</w:t>
            </w:r>
          </w:p>
          <w:p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rsidTr="004345C0">
              <w:trPr>
                <w:cantSplit/>
                <w:trHeight w:val="744"/>
                <w:tblHeader/>
              </w:trPr>
              <w:tc>
                <w:tcPr>
                  <w:tcW w:w="850" w:type="dxa"/>
                  <w:shd w:val="clear" w:color="auto" w:fill="auto"/>
                  <w:vAlign w:val="center"/>
                </w:tcPr>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rsidTr="00583196">
              <w:trPr>
                <w:cantSplit/>
                <w:trHeight w:val="1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rsidTr="00583196">
              <w:trPr>
                <w:cantSplit/>
                <w:trHeight w:val="405"/>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35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23"/>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bl>
          <w:p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p>
        </w:tc>
      </w:tr>
      <w:tr w:rsidR="002208A4" w:rsidRPr="008559AB"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CDA" w:rsidRDefault="00726CDA" w:rsidP="00BD4076">
      <w:pPr>
        <w:spacing w:before="0" w:after="0" w:line="240" w:lineRule="auto"/>
      </w:pPr>
      <w:r>
        <w:separator/>
      </w:r>
    </w:p>
  </w:endnote>
  <w:endnote w:type="continuationSeparator" w:id="0">
    <w:p w:rsidR="00726CDA" w:rsidRDefault="00726CDA"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65408" behindDoc="1" locked="0" layoutInCell="1" allowOverlap="1" wp14:anchorId="73F409D6" wp14:editId="742A4928">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72576" behindDoc="1" locked="0" layoutInCell="1" allowOverlap="1" wp14:anchorId="3FD3A2C8" wp14:editId="35189678">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CDA" w:rsidRDefault="00726CDA" w:rsidP="00BD4076">
      <w:pPr>
        <w:spacing w:before="0" w:after="0" w:line="240" w:lineRule="auto"/>
      </w:pPr>
      <w:r>
        <w:separator/>
      </w:r>
    </w:p>
  </w:footnote>
  <w:footnote w:type="continuationSeparator" w:id="0">
    <w:p w:rsidR="00726CDA" w:rsidRDefault="00726CDA"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Header"/>
    </w:pPr>
    <w:r>
      <w:rPr>
        <w:noProof/>
      </w:rPr>
      <w:drawing>
        <wp:anchor distT="0" distB="0" distL="114300" distR="114300" simplePos="0" relativeHeight="251673600" behindDoc="1" locked="0" layoutInCell="1" allowOverlap="1" wp14:anchorId="15456B76" wp14:editId="23383EF3">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503F7"/>
    <w:rsid w:val="00367DB4"/>
    <w:rsid w:val="0038718A"/>
    <w:rsid w:val="00417367"/>
    <w:rsid w:val="004345C0"/>
    <w:rsid w:val="00453005"/>
    <w:rsid w:val="00470A54"/>
    <w:rsid w:val="004736E1"/>
    <w:rsid w:val="00476465"/>
    <w:rsid w:val="00482A48"/>
    <w:rsid w:val="004A3E68"/>
    <w:rsid w:val="004E3EEE"/>
    <w:rsid w:val="004E7449"/>
    <w:rsid w:val="00583196"/>
    <w:rsid w:val="005E672D"/>
    <w:rsid w:val="00607B45"/>
    <w:rsid w:val="00613EA4"/>
    <w:rsid w:val="00616EBB"/>
    <w:rsid w:val="0063630C"/>
    <w:rsid w:val="00637DA6"/>
    <w:rsid w:val="0065035D"/>
    <w:rsid w:val="00693FBE"/>
    <w:rsid w:val="006B726D"/>
    <w:rsid w:val="007120BD"/>
    <w:rsid w:val="00722571"/>
    <w:rsid w:val="007264F8"/>
    <w:rsid w:val="00726CDA"/>
    <w:rsid w:val="00732434"/>
    <w:rsid w:val="00784EC1"/>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D1604"/>
    <w:rsid w:val="00CE1A36"/>
    <w:rsid w:val="00CE5717"/>
    <w:rsid w:val="00D30AA2"/>
    <w:rsid w:val="00D348C2"/>
    <w:rsid w:val="00D52C65"/>
    <w:rsid w:val="00D62849"/>
    <w:rsid w:val="00D72D0A"/>
    <w:rsid w:val="00DB5031"/>
    <w:rsid w:val="00DB5E71"/>
    <w:rsid w:val="00DC6F1F"/>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C8567"/>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8EA5A-3270-4A30-9EBF-49F5FDC2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5</TotalTime>
  <Pages>4</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Damian Perry</cp:lastModifiedBy>
  <cp:revision>7</cp:revision>
  <cp:lastPrinted>2019-04-08T12:19:00Z</cp:lastPrinted>
  <dcterms:created xsi:type="dcterms:W3CDTF">2019-11-15T12:21:00Z</dcterms:created>
  <dcterms:modified xsi:type="dcterms:W3CDTF">2020-01-16T14:28:00Z</dcterms:modified>
</cp:coreProperties>
</file>