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7B4322" w14:textId="77777777" w:rsidR="004B0564" w:rsidRDefault="004B0564" w:rsidP="004B0564">
      <w:pPr>
        <w:pStyle w:val="Heading1"/>
        <w:rPr>
          <w:sz w:val="22"/>
          <w:szCs w:val="22"/>
        </w:rPr>
      </w:pPr>
    </w:p>
    <w:p w14:paraId="7BCB33D5" w14:textId="77777777" w:rsidR="00A16C6E" w:rsidRDefault="00A16C6E" w:rsidP="00A16C6E"/>
    <w:p w14:paraId="3D907355" w14:textId="77777777" w:rsidR="00A16C6E" w:rsidRDefault="00A16C6E" w:rsidP="00A16C6E"/>
    <w:p w14:paraId="69A54E95" w14:textId="77777777" w:rsidR="008A45AA" w:rsidRDefault="008A45AA" w:rsidP="00A16C6E">
      <w:pPr>
        <w:tabs>
          <w:tab w:val="left" w:pos="-720"/>
          <w:tab w:val="right" w:pos="8892"/>
        </w:tabs>
        <w:jc w:val="right"/>
        <w:rPr>
          <w:rFonts w:cs="Arial"/>
          <w:szCs w:val="22"/>
        </w:rPr>
      </w:pPr>
    </w:p>
    <w:p w14:paraId="05C487A5" w14:textId="64CC1CFE"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246CA1">
        <w:rPr>
          <w:rFonts w:cs="Arial"/>
          <w:szCs w:val="22"/>
        </w:rPr>
        <w:t>20</w:t>
      </w:r>
      <w:r w:rsidR="00C92E74">
        <w:rPr>
          <w:rFonts w:cs="Arial"/>
          <w:szCs w:val="22"/>
        </w:rPr>
        <w:t>-0708-1462</w:t>
      </w:r>
      <w:bookmarkStart w:id="0" w:name="_GoBack"/>
      <w:bookmarkEnd w:id="0"/>
    </w:p>
    <w:p w14:paraId="5F946C6D" w14:textId="77777777"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14:paraId="5C10873C" w14:textId="77777777" w:rsidR="00A16C6E" w:rsidRPr="00A1258A" w:rsidRDefault="00A16C6E" w:rsidP="00A16C6E">
      <w:pPr>
        <w:tabs>
          <w:tab w:val="left" w:pos="-720"/>
          <w:tab w:val="right" w:pos="8892"/>
        </w:tabs>
        <w:jc w:val="both"/>
        <w:rPr>
          <w:rFonts w:cs="Arial"/>
          <w:szCs w:val="22"/>
        </w:rPr>
      </w:pPr>
    </w:p>
    <w:p w14:paraId="0120E962" w14:textId="77777777" w:rsidR="00A16C6E" w:rsidRPr="00A1258A" w:rsidRDefault="00A16C6E" w:rsidP="00A16C6E">
      <w:pPr>
        <w:tabs>
          <w:tab w:val="left" w:pos="-720"/>
          <w:tab w:val="right" w:pos="8892"/>
        </w:tabs>
        <w:jc w:val="both"/>
        <w:rPr>
          <w:rFonts w:cs="Arial"/>
          <w:szCs w:val="22"/>
        </w:rPr>
      </w:pPr>
    </w:p>
    <w:p w14:paraId="66A60D3F" w14:textId="1508288E"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AB1AFD">
        <w:rPr>
          <w:rFonts w:cs="Arial"/>
          <w:szCs w:val="22"/>
        </w:rPr>
        <w:t>26 June 2020</w:t>
      </w:r>
      <w:r w:rsidR="00590768">
        <w:rPr>
          <w:rFonts w:cs="Arial"/>
          <w:szCs w:val="22"/>
        </w:rPr>
        <w:t xml:space="preserve"> </w:t>
      </w:r>
    </w:p>
    <w:p w14:paraId="0B571005"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260E3E80" w14:textId="77777777" w:rsidR="00A16C6E" w:rsidRDefault="00A16C6E" w:rsidP="00A16C6E">
      <w:pPr>
        <w:tabs>
          <w:tab w:val="left" w:pos="-720"/>
          <w:tab w:val="left" w:pos="720"/>
          <w:tab w:val="left" w:pos="1440"/>
          <w:tab w:val="left" w:pos="2160"/>
          <w:tab w:val="left" w:pos="2520"/>
        </w:tabs>
        <w:jc w:val="both"/>
        <w:rPr>
          <w:rFonts w:cs="Arial"/>
          <w:szCs w:val="22"/>
        </w:rPr>
      </w:pPr>
    </w:p>
    <w:p w14:paraId="0B806E33"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14:paraId="591048C2"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60C41716" w14:textId="404216B5"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85087C">
        <w:rPr>
          <w:rFonts w:cs="Arial"/>
          <w:b/>
          <w:szCs w:val="22"/>
        </w:rPr>
        <w:t>C</w:t>
      </w:r>
      <w:r w:rsidR="00246CA1">
        <w:rPr>
          <w:rFonts w:cs="Arial"/>
          <w:b/>
          <w:szCs w:val="22"/>
        </w:rPr>
        <w:t>20-</w:t>
      </w:r>
      <w:r w:rsidR="00C92E74">
        <w:rPr>
          <w:rFonts w:cs="Arial"/>
          <w:b/>
          <w:szCs w:val="22"/>
        </w:rPr>
        <w:t>0708-1462</w:t>
      </w:r>
      <w:r w:rsidR="005F340B" w:rsidRPr="002220C9">
        <w:rPr>
          <w:rFonts w:cs="Arial"/>
          <w:b/>
          <w:szCs w:val="22"/>
        </w:rPr>
        <w:fldChar w:fldCharType="begin"/>
      </w:r>
      <w:r w:rsidR="005F340B" w:rsidRPr="002220C9">
        <w:rPr>
          <w:rFonts w:cs="Arial"/>
          <w:b/>
          <w:szCs w:val="22"/>
        </w:rPr>
        <w:fldChar w:fldCharType="end"/>
      </w:r>
    </w:p>
    <w:p w14:paraId="5DB69450" w14:textId="524B8A7B" w:rsidR="00247D2F"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AB1AFD" w:rsidRPr="001E4084">
        <w:rPr>
          <w:b/>
          <w:bCs/>
          <w:iCs/>
        </w:rPr>
        <w:t>JNCC BUSINESS ASSOCIATES FRAMEWORK TO SUPPORT NATURE CONSERVATION</w:t>
      </w:r>
    </w:p>
    <w:p w14:paraId="40649B6D" w14:textId="77777777" w:rsidR="0085087C" w:rsidRPr="004C5D41" w:rsidRDefault="0085087C" w:rsidP="00194AF5">
      <w:pPr>
        <w:rPr>
          <w:rFonts w:cs="Arial"/>
          <w:b/>
          <w:szCs w:val="22"/>
        </w:rPr>
      </w:pPr>
    </w:p>
    <w:p w14:paraId="6EAB80AF" w14:textId="77777777"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14:paraId="44749C7B" w14:textId="77777777" w:rsidR="00A16C6E" w:rsidRPr="00A1258A" w:rsidRDefault="00A16C6E" w:rsidP="00A16C6E">
      <w:pPr>
        <w:tabs>
          <w:tab w:val="left" w:pos="-720"/>
          <w:tab w:val="left" w:pos="720"/>
          <w:tab w:val="left" w:pos="1440"/>
          <w:tab w:val="left" w:pos="2160"/>
          <w:tab w:val="left" w:pos="2520"/>
        </w:tabs>
        <w:jc w:val="both"/>
        <w:rPr>
          <w:rFonts w:cs="Arial"/>
          <w:szCs w:val="22"/>
        </w:rPr>
      </w:pPr>
    </w:p>
    <w:p w14:paraId="48A3EB88"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14:paraId="538F99DF" w14:textId="77777777"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14:paraId="470ED535" w14:textId="77777777"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14:paraId="1F1619E3"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Instructions for tenderers (PS4a). (Please note paragraph 3 in particular.)</w:t>
      </w:r>
    </w:p>
    <w:p w14:paraId="2DEBE5D1" w14:textId="77777777"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14:paraId="4DDC6049" w14:textId="5833992D" w:rsidR="001D6660"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r w:rsidR="0085087C">
        <w:rPr>
          <w:rFonts w:cs="Arial"/>
          <w:szCs w:val="22"/>
        </w:rPr>
        <w:t xml:space="preserve">  </w:t>
      </w:r>
      <w:r w:rsidR="001D6660">
        <w:rPr>
          <w:rFonts w:cs="Arial"/>
          <w:szCs w:val="22"/>
        </w:rPr>
        <w:t xml:space="preserve">  </w:t>
      </w:r>
      <w:r w:rsidR="00590768">
        <w:rPr>
          <w:rFonts w:cs="Arial"/>
          <w:szCs w:val="22"/>
        </w:rPr>
        <w:t xml:space="preserve"> </w:t>
      </w:r>
      <w:r w:rsidR="001D6660">
        <w:rPr>
          <w:rFonts w:cs="Arial"/>
          <w:szCs w:val="22"/>
        </w:rPr>
        <w:t>General Terms and Conditions</w:t>
      </w:r>
      <w:r w:rsidR="00590768">
        <w:rPr>
          <w:rFonts w:cs="Arial"/>
          <w:szCs w:val="22"/>
        </w:rPr>
        <w:t xml:space="preserve"> (April 2020)</w:t>
      </w:r>
    </w:p>
    <w:p w14:paraId="4482E4F5" w14:textId="2AC51447" w:rsidR="001D6660" w:rsidRDefault="00590768"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w:t>
      </w:r>
      <w:r w:rsidR="00CF2CC9">
        <w:rPr>
          <w:rFonts w:cs="Arial"/>
          <w:szCs w:val="22"/>
        </w:rPr>
        <w:t xml:space="preserve">  </w:t>
      </w:r>
      <w:r w:rsidR="001D6660">
        <w:rPr>
          <w:rFonts w:cs="Arial"/>
          <w:szCs w:val="22"/>
        </w:rPr>
        <w:t>PS26 Anti-Virus Policy</w:t>
      </w:r>
    </w:p>
    <w:p w14:paraId="65A7A6CE" w14:textId="48B89BE2" w:rsidR="00CF2CC9" w:rsidRDefault="00AB1AFD"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r>
      <w:r>
        <w:rPr>
          <w:rFonts w:cs="Arial"/>
          <w:szCs w:val="22"/>
        </w:rPr>
        <w:tab/>
      </w:r>
      <w:r w:rsidR="00CF2CC9">
        <w:rPr>
          <w:rFonts w:cs="Arial"/>
          <w:szCs w:val="22"/>
        </w:rPr>
        <w:t>QA Document</w:t>
      </w:r>
    </w:p>
    <w:p w14:paraId="6188FFBC" w14:textId="6D4106B7" w:rsidR="00CF2CC9" w:rsidRDefault="00AB1AFD"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r>
      <w:r>
        <w:rPr>
          <w:rFonts w:cs="Arial"/>
          <w:szCs w:val="22"/>
        </w:rPr>
        <w:tab/>
      </w:r>
      <w:r w:rsidR="00CF2CC9">
        <w:rPr>
          <w:rFonts w:cs="Arial"/>
          <w:szCs w:val="22"/>
        </w:rPr>
        <w:t>Travel and Subsistence rates for contractors (PS12)</w:t>
      </w:r>
    </w:p>
    <w:p w14:paraId="6C967121" w14:textId="1033A08E" w:rsidR="0085087C" w:rsidRDefault="0085087C"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ab/>
        <w:t xml:space="preserve">   </w:t>
      </w:r>
    </w:p>
    <w:p w14:paraId="3AA108B0" w14:textId="7508962A" w:rsidR="00A16C6E" w:rsidRPr="00A1258A" w:rsidRDefault="007F0FDF" w:rsidP="0085087C">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w:t>
      </w:r>
    </w:p>
    <w:p w14:paraId="4ED714D0" w14:textId="77777777"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14:paraId="2C465757" w14:textId="77777777" w:rsidR="00A16C6E" w:rsidRPr="00A1258A" w:rsidRDefault="00A16C6E" w:rsidP="00A16C6E">
      <w:pPr>
        <w:jc w:val="both"/>
        <w:rPr>
          <w:rFonts w:cs="Arial"/>
          <w:szCs w:val="22"/>
        </w:rPr>
      </w:pPr>
    </w:p>
    <w:p w14:paraId="21916E0A" w14:textId="7AD6FFCF"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AB1AFD">
        <w:rPr>
          <w:rFonts w:cs="Arial"/>
          <w:b/>
          <w:szCs w:val="22"/>
        </w:rPr>
        <w:t>09:00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AB1AFD">
        <w:rPr>
          <w:rFonts w:cs="Arial"/>
          <w:b/>
          <w:szCs w:val="22"/>
        </w:rPr>
        <w:t>Monday 20 July</w:t>
      </w:r>
      <w:r w:rsidR="00CF2CC9">
        <w:rPr>
          <w:rFonts w:cs="Arial"/>
          <w:b/>
          <w:szCs w:val="22"/>
        </w:rPr>
        <w:t xml:space="preserve"> </w:t>
      </w:r>
      <w:r w:rsidR="006216E2">
        <w:rPr>
          <w:rFonts w:cs="Arial"/>
          <w:b/>
          <w:szCs w:val="22"/>
        </w:rPr>
        <w:t>20</w:t>
      </w:r>
      <w:r w:rsidR="00246CA1">
        <w:rPr>
          <w:rFonts w:cs="Arial"/>
          <w:b/>
          <w:szCs w:val="22"/>
        </w:rPr>
        <w:t>20</w:t>
      </w:r>
      <w:r w:rsidR="0085087C">
        <w:rPr>
          <w:rFonts w:cs="Arial"/>
          <w:b/>
          <w:szCs w:val="22"/>
        </w:rPr>
        <w:t>.</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14:paraId="63372968"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p>
    <w:p w14:paraId="563C6853" w14:textId="77777777"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If in doubt please contact the Project Officer for clarification.</w:t>
      </w:r>
    </w:p>
    <w:p w14:paraId="667B276B" w14:textId="77777777"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14:paraId="1DA429F6" w14:textId="77777777"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14:paraId="3DEA8009" w14:textId="77777777" w:rsidR="008A45AA" w:rsidRDefault="008A45AA" w:rsidP="008A45AA">
      <w:pPr>
        <w:tabs>
          <w:tab w:val="left" w:pos="-720"/>
          <w:tab w:val="left" w:pos="0"/>
          <w:tab w:val="left" w:pos="720"/>
          <w:tab w:val="left" w:pos="1440"/>
          <w:tab w:val="left" w:pos="2160"/>
          <w:tab w:val="left" w:pos="2520"/>
        </w:tabs>
        <w:jc w:val="both"/>
      </w:pPr>
    </w:p>
    <w:p w14:paraId="683E9F8D" w14:textId="77777777"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14:paraId="457BCC99" w14:textId="77777777" w:rsidR="008A45AA" w:rsidRPr="00A1258A" w:rsidRDefault="008A45AA" w:rsidP="008A45AA">
      <w:pPr>
        <w:rPr>
          <w:rFonts w:cs="Arial"/>
          <w:szCs w:val="22"/>
        </w:rPr>
      </w:pPr>
    </w:p>
    <w:p w14:paraId="3964E465" w14:textId="388AE0CB"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r w:rsidR="00B223A4">
        <w:rPr>
          <w:rFonts w:cs="Arial"/>
          <w:szCs w:val="22"/>
        </w:rPr>
        <w:t>tender,</w:t>
      </w:r>
      <w:r>
        <w:rPr>
          <w:rFonts w:cs="Arial"/>
          <w:szCs w:val="22"/>
        </w:rPr>
        <w:t xml:space="preserve"> please advise accordingly by email using the above address.  </w:t>
      </w:r>
      <w:r w:rsidRPr="00A1258A">
        <w:rPr>
          <w:rFonts w:cs="Arial"/>
          <w:szCs w:val="22"/>
        </w:rPr>
        <w:t>If you wish to give a reason you may but there is no obligation to do so.</w:t>
      </w:r>
    </w:p>
    <w:p w14:paraId="6E9AD639"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4519394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73B61F7E"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2CE31D69" w14:textId="67B0B70D" w:rsidR="008A45AA" w:rsidRPr="00A1258A" w:rsidRDefault="008A45AA" w:rsidP="0085087C">
      <w:pPr>
        <w:widowControl w:val="0"/>
        <w:contextualSpacing/>
        <w:jc w:val="both"/>
        <w:rPr>
          <w:rFonts w:cs="Arial"/>
          <w:szCs w:val="22"/>
        </w:rPr>
      </w:pPr>
      <w:r w:rsidRPr="00A1258A">
        <w:rPr>
          <w:rFonts w:cs="Arial"/>
          <w:szCs w:val="22"/>
        </w:rPr>
        <w:t>JNCC's Project Manager for this work is</w:t>
      </w:r>
      <w:r w:rsidR="00DC4702">
        <w:rPr>
          <w:rFonts w:cs="Arial"/>
          <w:szCs w:val="22"/>
        </w:rPr>
        <w:t xml:space="preserve"> </w:t>
      </w:r>
      <w:r w:rsidR="00CF2CC9">
        <w:rPr>
          <w:rFonts w:cs="Arial"/>
          <w:szCs w:val="22"/>
        </w:rPr>
        <w:t>Jason Weeks</w:t>
      </w:r>
      <w:r w:rsidR="00246CA1">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85087C">
        <w:rPr>
          <w:rFonts w:cs="Arial"/>
          <w:szCs w:val="22"/>
        </w:rPr>
        <w:t xml:space="preserve"> </w:t>
      </w:r>
      <w:r w:rsidR="00945673">
        <w:rPr>
          <w:rFonts w:cs="Arial"/>
          <w:szCs w:val="22"/>
        </w:rPr>
        <w:t xml:space="preserve"> </w:t>
      </w:r>
      <w:hyperlink r:id="rId9" w:history="1">
        <w:r w:rsidR="00CF2CC9" w:rsidRPr="003403A2">
          <w:rPr>
            <w:rStyle w:val="Hyperlink"/>
          </w:rPr>
          <w:t>Jason Weeks@jncc.gov.uk</w:t>
        </w:r>
      </w:hyperlink>
      <w:r w:rsidR="0085087C">
        <w:rPr>
          <w:rFonts w:cs="Arial"/>
          <w:szCs w:val="22"/>
        </w:rPr>
        <w:t xml:space="preserve">(01733) </w:t>
      </w:r>
      <w:r w:rsidR="000D773D">
        <w:t>866</w:t>
      </w:r>
      <w:r w:rsidR="002F7C55" w:rsidRPr="00195572">
        <w:rPr>
          <w:rFonts w:cs="Arial"/>
          <w:szCs w:val="22"/>
        </w:rPr>
        <w:t>,</w:t>
      </w:r>
      <w:r w:rsidR="008043AA" w:rsidRPr="00195572">
        <w:rPr>
          <w:rFonts w:cs="Arial"/>
          <w:szCs w:val="22"/>
        </w:rPr>
        <w:t xml:space="preserve"> </w:t>
      </w:r>
      <w:r w:rsidRPr="00A1258A">
        <w:rPr>
          <w:rFonts w:cs="Arial"/>
          <w:szCs w:val="22"/>
        </w:rPr>
        <w:t>if you require any clarification relating to the specification.</w:t>
      </w:r>
    </w:p>
    <w:p w14:paraId="1FEC09B5"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3D3D1FF3" w14:textId="4DDEAB8B"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 xml:space="preserve">Please contact the undersigned on </w:t>
      </w:r>
      <w:r w:rsidR="000D773D">
        <w:rPr>
          <w:rFonts w:cs="Arial"/>
          <w:szCs w:val="22"/>
        </w:rPr>
        <w:t xml:space="preserve">01733 866894 or email </w:t>
      </w:r>
      <w:hyperlink r:id="rId10" w:history="1">
        <w:r w:rsidR="000D773D" w:rsidRPr="005A2B6D">
          <w:rPr>
            <w:rStyle w:val="Hyperlink"/>
            <w:rFonts w:cs="Arial"/>
            <w:szCs w:val="22"/>
          </w:rPr>
          <w:t>dora.iantosca@jncc.gov.uk</w:t>
        </w:r>
      </w:hyperlink>
      <w:r w:rsidR="000D773D">
        <w:rPr>
          <w:rFonts w:cs="Arial"/>
          <w:szCs w:val="22"/>
        </w:rPr>
        <w:t xml:space="preserve"> </w:t>
      </w:r>
      <w:r w:rsidRPr="00A1258A">
        <w:rPr>
          <w:rFonts w:cs="Arial"/>
          <w:szCs w:val="22"/>
        </w:rPr>
        <w:t>if you have queries regarding the tendering procedure.</w:t>
      </w:r>
    </w:p>
    <w:p w14:paraId="6CFF73C8"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1F09BCF0"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14:paraId="53A211A3" w14:textId="77777777" w:rsidR="008A45AA" w:rsidRPr="00A1258A" w:rsidRDefault="008A45AA" w:rsidP="008A45AA">
      <w:pPr>
        <w:tabs>
          <w:tab w:val="left" w:pos="-720"/>
          <w:tab w:val="left" w:pos="720"/>
          <w:tab w:val="left" w:pos="1440"/>
          <w:tab w:val="left" w:pos="2160"/>
          <w:tab w:val="left" w:pos="2520"/>
        </w:tabs>
        <w:jc w:val="both"/>
        <w:rPr>
          <w:rFonts w:cs="Arial"/>
          <w:szCs w:val="22"/>
        </w:rPr>
      </w:pPr>
    </w:p>
    <w:p w14:paraId="0B8B7AE0" w14:textId="578BCAE9" w:rsidR="008A45AA" w:rsidRDefault="00AB1AFD" w:rsidP="008A45AA">
      <w:pPr>
        <w:tabs>
          <w:tab w:val="left" w:pos="-720"/>
          <w:tab w:val="left" w:pos="720"/>
          <w:tab w:val="left" w:pos="1440"/>
          <w:tab w:val="left" w:pos="2160"/>
          <w:tab w:val="left" w:pos="2520"/>
        </w:tabs>
        <w:jc w:val="both"/>
        <w:rPr>
          <w:rFonts w:cs="Arial"/>
          <w:szCs w:val="22"/>
        </w:rPr>
      </w:pPr>
      <w:r w:rsidRPr="00AB1AFD">
        <w:rPr>
          <w:rFonts w:cs="Arial"/>
          <w:noProof/>
          <w:szCs w:val="22"/>
        </w:rPr>
        <w:drawing>
          <wp:inline distT="0" distB="0" distL="0" distR="0" wp14:anchorId="0B7FAFC0" wp14:editId="42B0FD44">
            <wp:extent cx="1247775" cy="97155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47775" cy="971550"/>
                    </a:xfrm>
                    <a:prstGeom prst="rect">
                      <a:avLst/>
                    </a:prstGeom>
                    <a:noFill/>
                    <a:ln>
                      <a:noFill/>
                    </a:ln>
                  </pic:spPr>
                </pic:pic>
              </a:graphicData>
            </a:graphic>
          </wp:inline>
        </w:drawing>
      </w:r>
    </w:p>
    <w:p w14:paraId="00F5A2FE" w14:textId="016B6CA8" w:rsidR="00945673" w:rsidRPr="007B4816" w:rsidRDefault="00945673" w:rsidP="007B4816"/>
    <w:p w14:paraId="6A7AA5EA" w14:textId="77777777" w:rsidR="00945673" w:rsidRDefault="00945673" w:rsidP="008A45AA">
      <w:pPr>
        <w:tabs>
          <w:tab w:val="left" w:pos="-720"/>
          <w:tab w:val="left" w:pos="720"/>
          <w:tab w:val="left" w:pos="1440"/>
          <w:tab w:val="left" w:pos="2160"/>
          <w:tab w:val="left" w:pos="2520"/>
        </w:tabs>
        <w:jc w:val="both"/>
        <w:rPr>
          <w:rFonts w:cs="Arial"/>
          <w:szCs w:val="22"/>
        </w:rPr>
      </w:pPr>
    </w:p>
    <w:p w14:paraId="7E3BF253" w14:textId="77777777" w:rsidR="00945673" w:rsidRPr="00A1258A" w:rsidRDefault="0085087C" w:rsidP="008A45AA">
      <w:pPr>
        <w:tabs>
          <w:tab w:val="left" w:pos="-720"/>
          <w:tab w:val="left" w:pos="720"/>
          <w:tab w:val="left" w:pos="1440"/>
          <w:tab w:val="left" w:pos="2160"/>
          <w:tab w:val="left" w:pos="2520"/>
        </w:tabs>
        <w:jc w:val="both"/>
        <w:rPr>
          <w:rFonts w:cs="Arial"/>
          <w:szCs w:val="22"/>
        </w:rPr>
      </w:pPr>
      <w:r>
        <w:rPr>
          <w:rFonts w:cs="Arial"/>
          <w:szCs w:val="22"/>
        </w:rPr>
        <w:t>Ms Dora Iantosca</w:t>
      </w:r>
    </w:p>
    <w:p w14:paraId="5CCC4A2B"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14:paraId="244642BE" w14:textId="77777777"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14:paraId="367B34D0" w14:textId="77777777"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2"/>
          <w:headerReference w:type="default" r:id="rId13"/>
          <w:footerReference w:type="even" r:id="rId14"/>
          <w:footerReference w:type="default" r:id="rId15"/>
          <w:headerReference w:type="first" r:id="rId16"/>
          <w:footerReference w:type="first" r:id="rId17"/>
          <w:pgSz w:w="11906" w:h="16838" w:code="9"/>
          <w:pgMar w:top="2722" w:right="1440" w:bottom="1440" w:left="1440" w:header="709" w:footer="709" w:gutter="0"/>
          <w:cols w:space="720"/>
          <w:titlePg/>
        </w:sectPr>
      </w:pPr>
    </w:p>
    <w:p w14:paraId="2FA5D579" w14:textId="77777777" w:rsidR="00187802" w:rsidRDefault="00187802" w:rsidP="00187802"/>
    <w:p w14:paraId="07FB487F" w14:textId="77777777" w:rsidR="00A16C6E" w:rsidRPr="00A1258A" w:rsidRDefault="00A16C6E" w:rsidP="00A16C6E">
      <w:pPr>
        <w:jc w:val="both"/>
        <w:rPr>
          <w:rFonts w:cs="Arial"/>
          <w:b/>
          <w:szCs w:val="22"/>
        </w:rPr>
      </w:pPr>
      <w:r w:rsidRPr="00A1258A">
        <w:rPr>
          <w:rFonts w:cs="Arial"/>
          <w:b/>
          <w:szCs w:val="22"/>
        </w:rPr>
        <w:t>This must be completed and returned</w:t>
      </w:r>
    </w:p>
    <w:p w14:paraId="4E18D2D4" w14:textId="113410F9"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195572" w:rsidRPr="00195572">
        <w:rPr>
          <w:b/>
        </w:rPr>
        <w:t xml:space="preserve"> </w:t>
      </w:r>
      <w:r w:rsidRPr="002220C9">
        <w:rPr>
          <w:rFonts w:cs="Arial"/>
          <w:b/>
          <w:szCs w:val="22"/>
        </w:rPr>
        <w:fldChar w:fldCharType="begin"/>
      </w:r>
      <w:r w:rsidRPr="002220C9">
        <w:rPr>
          <w:rFonts w:cs="Arial"/>
          <w:b/>
          <w:szCs w:val="22"/>
        </w:rPr>
        <w:fldChar w:fldCharType="end"/>
      </w:r>
    </w:p>
    <w:p w14:paraId="4757B224" w14:textId="77777777" w:rsidR="00AB1AFD" w:rsidRDefault="00BE78C6" w:rsidP="00AB1AFD">
      <w:pPr>
        <w:rPr>
          <w:rFonts w:cs="Arial"/>
          <w:b/>
          <w:szCs w:val="22"/>
        </w:rPr>
      </w:pPr>
      <w:r w:rsidRPr="002220C9">
        <w:rPr>
          <w:rFonts w:cs="Arial"/>
          <w:b/>
          <w:szCs w:val="22"/>
        </w:rPr>
        <w:t>TITLE</w:t>
      </w:r>
      <w:r w:rsidRPr="004C5D41">
        <w:rPr>
          <w:rFonts w:cs="Arial"/>
          <w:b/>
          <w:szCs w:val="22"/>
        </w:rPr>
        <w:t xml:space="preserve">: </w:t>
      </w:r>
      <w:r w:rsidR="00AB1AFD" w:rsidRPr="001E4084">
        <w:rPr>
          <w:b/>
          <w:bCs/>
          <w:iCs/>
        </w:rPr>
        <w:t>JNCC BUSINESS ASSOCIATES FRAMEWORK TO SUPPORT NATURE CONSERVATION</w:t>
      </w:r>
    </w:p>
    <w:p w14:paraId="6CF084A2" w14:textId="77777777"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14:paraId="260C427F" w14:textId="77777777" w:rsidR="00A16C6E" w:rsidRPr="00A1258A" w:rsidRDefault="00A16C6E" w:rsidP="00A16C6E">
      <w:pPr>
        <w:jc w:val="both"/>
        <w:rPr>
          <w:rFonts w:cs="Arial"/>
          <w:szCs w:val="22"/>
        </w:rPr>
      </w:pPr>
    </w:p>
    <w:p w14:paraId="7D3B26F2"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On behalf of the application organisation, I certify as follows:</w:t>
      </w:r>
    </w:p>
    <w:p w14:paraId="61521569"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250C54F5" w14:textId="77777777" w:rsidR="00CF2CC9" w:rsidRPr="00CF2CC9" w:rsidRDefault="00CF2CC9" w:rsidP="00CF2CC9">
      <w:pPr>
        <w:autoSpaceDE w:val="0"/>
        <w:autoSpaceDN w:val="0"/>
        <w:adjustRightInd w:val="0"/>
        <w:spacing w:before="120" w:after="120"/>
        <w:rPr>
          <w:rFonts w:eastAsia="Times New Roman" w:cs="Arial"/>
          <w:sz w:val="16"/>
          <w:szCs w:val="16"/>
          <w:lang w:eastAsia="en-GB"/>
        </w:rPr>
      </w:pPr>
      <w:r w:rsidRPr="00AB1AFD">
        <w:rPr>
          <w:rFonts w:eastAsia="Times New Roman" w:cs="Arial"/>
          <w:szCs w:val="22"/>
          <w:lang w:eastAsia="en-GB"/>
        </w:rPr>
        <w:t>That the information supplied in this Invitation to Tender (ITT) is accurate to the best of my/our knowledge and understanding and that I/we accept the conditions and undertakings in the ITT.  I understand that the provision of false information</w:t>
      </w:r>
      <w:r w:rsidRPr="00CF2CC9">
        <w:rPr>
          <w:rFonts w:eastAsia="Times New Roman" w:cs="Arial"/>
          <w:sz w:val="16"/>
          <w:szCs w:val="16"/>
          <w:lang w:eastAsia="en-GB"/>
        </w:rPr>
        <w:t xml:space="preserve"> may result in rejection of this application.</w:t>
      </w:r>
    </w:p>
    <w:p w14:paraId="6523FF7D" w14:textId="77777777" w:rsidR="00CF2CC9" w:rsidRPr="00CF2CC9" w:rsidRDefault="00CF2CC9" w:rsidP="00CF2CC9">
      <w:pPr>
        <w:tabs>
          <w:tab w:val="center" w:pos="4513"/>
          <w:tab w:val="right" w:pos="9026"/>
        </w:tabs>
        <w:autoSpaceDE w:val="0"/>
        <w:autoSpaceDN w:val="0"/>
        <w:adjustRightInd w:val="0"/>
        <w:spacing w:before="120" w:after="120"/>
        <w:rPr>
          <w:rFonts w:eastAsia="Times New Roman" w:cs="Arial"/>
          <w:sz w:val="24"/>
          <w:lang w:eastAsia="en-GB"/>
        </w:rPr>
      </w:pPr>
    </w:p>
    <w:p w14:paraId="310D3900"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That the Applicant Organisation consents and authorises all third parties from whom references may be sought by JNCC to disclose information held by that third party to JNCC for the present purposes.</w:t>
      </w:r>
    </w:p>
    <w:p w14:paraId="63507FA0"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223D1A08"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That the information provided in this form will be used for the purposes of verifying the Applicant's eligibility, financial and economic standing, technical capacity and ability to undertake the kind and value of goods, services and works referred to in the application form.  This information may be disclosed by JNCC to relevant third parties for this purpose and by signing this Application, the Applicant consents to that disclosure and to the holding of that information by JNCC for as long as is necessary for that purpose.</w:t>
      </w:r>
    </w:p>
    <w:p w14:paraId="1D1C76E1" w14:textId="77777777" w:rsidR="00CF2CC9" w:rsidRPr="00AB1AFD" w:rsidRDefault="00CF2CC9" w:rsidP="00CF2CC9">
      <w:pPr>
        <w:autoSpaceDE w:val="0"/>
        <w:autoSpaceDN w:val="0"/>
        <w:adjustRightInd w:val="0"/>
        <w:spacing w:before="120" w:after="120"/>
        <w:rPr>
          <w:rFonts w:eastAsia="Times New Roman" w:cs="Arial"/>
          <w:b/>
          <w:bCs/>
          <w:i/>
          <w:iCs/>
          <w:szCs w:val="22"/>
          <w:lang w:eastAsia="en-GB"/>
        </w:rPr>
      </w:pPr>
    </w:p>
    <w:p w14:paraId="680964A3"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I/We hereby confirm the I/we have examined the Tender Document and are fully satisfied as to my/our abilities and experience in all respects to satisfy all the requirements of the ITT and we hereby offer to provide the service(s), subject to entering into a Call Off Contract, in accordance with the ITT.</w:t>
      </w:r>
    </w:p>
    <w:p w14:paraId="4B66A552"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3BE1080A" w14:textId="77777777" w:rsidR="00CF2CC9" w:rsidRPr="00AB1AFD" w:rsidRDefault="00CF2CC9" w:rsidP="00CF2CC9">
      <w:pPr>
        <w:autoSpaceDE w:val="0"/>
        <w:autoSpaceDN w:val="0"/>
        <w:adjustRightInd w:val="0"/>
        <w:spacing w:before="120" w:after="120"/>
        <w:rPr>
          <w:rFonts w:eastAsia="Times New Roman" w:cs="Arial"/>
          <w:szCs w:val="22"/>
          <w:lang w:eastAsia="en-GB"/>
        </w:rPr>
      </w:pPr>
      <w:r w:rsidRPr="00AB1AFD">
        <w:rPr>
          <w:rFonts w:eastAsia="Times New Roman" w:cs="Arial"/>
          <w:szCs w:val="22"/>
          <w:lang w:eastAsia="en-GB"/>
        </w:rPr>
        <w:t xml:space="preserve">As the essence of tendering is that JNCC shall receive </w:t>
      </w:r>
      <w:r w:rsidRPr="00AB1AFD">
        <w:rPr>
          <w:rFonts w:eastAsia="Times New Roman" w:cs="Arial"/>
          <w:i/>
          <w:iCs/>
          <w:szCs w:val="22"/>
          <w:lang w:eastAsia="en-GB"/>
        </w:rPr>
        <w:t>bona fide</w:t>
      </w:r>
      <w:r w:rsidRPr="00AB1AFD">
        <w:rPr>
          <w:rFonts w:eastAsia="Times New Roman" w:cs="Arial"/>
          <w:szCs w:val="22"/>
          <w:lang w:eastAsia="en-GB"/>
        </w:rPr>
        <w:t xml:space="preserve"> competitive tenders from all those tendering, in recognition of this principle, we certify that this is a bona fide response, intended to be competitive and that we have not fixed or adjusted the response by, or under, in accordance with any agreement or arrangement with any other person.</w:t>
      </w:r>
    </w:p>
    <w:p w14:paraId="42FE4BE3" w14:textId="77777777" w:rsidR="00CF2CC9" w:rsidRPr="00AB1AFD" w:rsidRDefault="00CF2CC9" w:rsidP="00CF2CC9">
      <w:pPr>
        <w:autoSpaceDE w:val="0"/>
        <w:autoSpaceDN w:val="0"/>
        <w:adjustRightInd w:val="0"/>
        <w:spacing w:before="120" w:after="120"/>
        <w:rPr>
          <w:rFonts w:eastAsia="Times New Roman" w:cs="Arial"/>
          <w:szCs w:val="22"/>
          <w:lang w:eastAsia="en-GB"/>
        </w:rPr>
      </w:pPr>
    </w:p>
    <w:p w14:paraId="30B21EA7"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r w:rsidRPr="00AB1AFD">
        <w:rPr>
          <w:rFonts w:eastAsia="Times New Roman" w:cs="Arial"/>
          <w:szCs w:val="22"/>
          <w:lang w:eastAsia="en-GB"/>
        </w:rPr>
        <w:t>I/We certify that I/we have and will continue to comply with the Conditions set out in the Tender Document. In particular, I/we unconditionally and irrevocably undertake that: -</w:t>
      </w:r>
    </w:p>
    <w:p w14:paraId="3C4EC8AE" w14:textId="77777777" w:rsidR="00CF2CC9" w:rsidRPr="00657268" w:rsidRDefault="00CF2CC9" w:rsidP="00CF2CC9">
      <w:pPr>
        <w:tabs>
          <w:tab w:val="left" w:pos="-720"/>
          <w:tab w:val="left" w:pos="720"/>
          <w:tab w:val="left" w:pos="1440"/>
          <w:tab w:val="left" w:pos="2160"/>
          <w:tab w:val="left" w:pos="2520"/>
          <w:tab w:val="right" w:pos="8910"/>
        </w:tabs>
        <w:jc w:val="both"/>
        <w:rPr>
          <w:rFonts w:cs="Arial"/>
          <w:szCs w:val="22"/>
        </w:rPr>
      </w:pPr>
      <w:r w:rsidRPr="00AB1AFD">
        <w:rPr>
          <w:rFonts w:cs="Arial"/>
          <w:szCs w:val="22"/>
        </w:rPr>
        <w:t xml:space="preserve">I have read the documents relating to the above project </w:t>
      </w:r>
      <w:r w:rsidRPr="00AB1AFD">
        <w:rPr>
          <w:rFonts w:cs="Arial"/>
          <w:b/>
          <w:szCs w:val="22"/>
        </w:rPr>
        <w:t xml:space="preserve">and agree to accept any contract based upon these.  I agree the Terms and Conditions listed in the “invitation to tender” </w:t>
      </w:r>
      <w:r w:rsidRPr="00AB1AFD">
        <w:rPr>
          <w:rFonts w:cs="Arial"/>
          <w:szCs w:val="22"/>
        </w:rPr>
        <w:t>letter</w:t>
      </w:r>
      <w:r w:rsidRPr="00AB1AFD">
        <w:rPr>
          <w:rFonts w:cs="Arial"/>
          <w:b/>
          <w:szCs w:val="22"/>
        </w:rPr>
        <w:t xml:space="preserve"> </w:t>
      </w:r>
      <w:r w:rsidRPr="00AB1AFD">
        <w:rPr>
          <w:rFonts w:cs="Arial"/>
          <w:szCs w:val="22"/>
        </w:rPr>
        <w:t>(attached)</w:t>
      </w:r>
      <w:r w:rsidRPr="00AB1AFD">
        <w:rPr>
          <w:rFonts w:cs="Arial"/>
          <w:b/>
          <w:szCs w:val="22"/>
        </w:rPr>
        <w:t xml:space="preserve"> </w:t>
      </w:r>
      <w:r w:rsidRPr="00AB1AFD">
        <w:rPr>
          <w:rFonts w:cs="Arial"/>
          <w:szCs w:val="22"/>
        </w:rPr>
        <w:t>shall be the only terms and conditions relating to this project.  I confirm that there will be no conflict of interest between this contractual relationship and any other contractual relationship with any other third party.</w:t>
      </w:r>
    </w:p>
    <w:p w14:paraId="35759726"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p>
    <w:p w14:paraId="7B3461C5"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r w:rsidRPr="00AB1AFD">
        <w:rPr>
          <w:rFonts w:eastAsia="Times New Roman" w:cs="Arial"/>
          <w:szCs w:val="22"/>
          <w:lang w:eastAsia="en-GB"/>
        </w:rPr>
        <w:t>In submitting this Tender, I/we warrant that I/we are of sound financial standing, that I/we have sufficient working capital available and that I/we have full power and authority to enter into and carry out Call off Contracts.</w:t>
      </w:r>
    </w:p>
    <w:p w14:paraId="2397C206"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p>
    <w:p w14:paraId="0FFB129C" w14:textId="77777777" w:rsidR="00CF2CC9" w:rsidRPr="00AB1AFD" w:rsidRDefault="00CF2CC9" w:rsidP="00CF2CC9">
      <w:pPr>
        <w:autoSpaceDE w:val="0"/>
        <w:autoSpaceDN w:val="0"/>
        <w:adjustRightInd w:val="0"/>
        <w:spacing w:before="120" w:after="120"/>
        <w:jc w:val="both"/>
        <w:rPr>
          <w:rFonts w:eastAsia="Times New Roman" w:cs="Arial"/>
          <w:szCs w:val="22"/>
          <w:lang w:eastAsia="en-GB"/>
        </w:rPr>
      </w:pPr>
      <w:r w:rsidRPr="00AB1AFD">
        <w:rPr>
          <w:rFonts w:eastAsia="Times New Roman" w:cs="Arial"/>
          <w:szCs w:val="22"/>
          <w:lang w:eastAsia="en-GB"/>
        </w:rPr>
        <w:lastRenderedPageBreak/>
        <w:t>In submitting this Tender, I/we warrant that I/we have or will have adequate resources in terms of employees, plant and equipment to carry out and fulfil the Service in accordance with the requirements of the Tender Document.</w:t>
      </w:r>
    </w:p>
    <w:p w14:paraId="2E05A784"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29F83950"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32BB7B0B"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Signed...................................................................</w:t>
      </w:r>
    </w:p>
    <w:p w14:paraId="5D6C2BB0"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19D4DED9"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Status...................................................................</w:t>
      </w:r>
    </w:p>
    <w:p w14:paraId="1675F17E"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45BE2D43"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For and on behalf of ..........………………..........................................................</w:t>
      </w:r>
    </w:p>
    <w:p w14:paraId="2BDB4FEA" w14:textId="77777777" w:rsidR="00CF2CC9" w:rsidRPr="00CF2CC9" w:rsidRDefault="00CF2CC9" w:rsidP="00CF2CC9">
      <w:pPr>
        <w:autoSpaceDE w:val="0"/>
        <w:autoSpaceDN w:val="0"/>
        <w:adjustRightInd w:val="0"/>
        <w:spacing w:before="120" w:after="120"/>
        <w:jc w:val="both"/>
        <w:rPr>
          <w:rFonts w:eastAsia="Times New Roman" w:cs="Arial"/>
          <w:sz w:val="24"/>
          <w:lang w:eastAsia="en-GB"/>
        </w:rPr>
      </w:pPr>
    </w:p>
    <w:p w14:paraId="17957F0E"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Address..............................................................................................................</w:t>
      </w:r>
    </w:p>
    <w:p w14:paraId="5D37F4A8"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p>
    <w:p w14:paraId="46B1B031"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w:t>
      </w:r>
    </w:p>
    <w:p w14:paraId="29C11581"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p>
    <w:p w14:paraId="6F62B733" w14:textId="77777777" w:rsidR="00CF2CC9" w:rsidRPr="00CF2CC9" w:rsidRDefault="00CF2CC9" w:rsidP="00CF2CC9">
      <w:pPr>
        <w:keepNext/>
        <w:keepLines/>
        <w:autoSpaceDE w:val="0"/>
        <w:autoSpaceDN w:val="0"/>
        <w:adjustRightInd w:val="0"/>
        <w:spacing w:before="120" w:after="120"/>
        <w:jc w:val="both"/>
        <w:rPr>
          <w:rFonts w:eastAsia="Times New Roman" w:cs="Arial"/>
          <w:sz w:val="24"/>
          <w:lang w:eastAsia="en-GB"/>
        </w:rPr>
      </w:pPr>
      <w:r w:rsidRPr="00CF2CC9">
        <w:rPr>
          <w:rFonts w:eastAsia="Times New Roman" w:cs="Arial"/>
          <w:sz w:val="24"/>
          <w:lang w:eastAsia="en-GB"/>
        </w:rPr>
        <w:t>Phone......................................</w:t>
      </w:r>
      <w:r w:rsidRPr="00CF2CC9">
        <w:rPr>
          <w:rFonts w:eastAsia="Times New Roman" w:cs="Arial"/>
          <w:sz w:val="24"/>
          <w:lang w:eastAsia="en-GB"/>
        </w:rPr>
        <w:tab/>
        <w:t>Date..........................................</w:t>
      </w:r>
    </w:p>
    <w:p w14:paraId="3F5FB636" w14:textId="77777777" w:rsidR="00187802" w:rsidRDefault="00187802" w:rsidP="00187802"/>
    <w:p w14:paraId="55DE18AC" w14:textId="77777777" w:rsidR="00187802" w:rsidRPr="00187802" w:rsidRDefault="00187802" w:rsidP="00187802"/>
    <w:p w14:paraId="44655D45" w14:textId="77777777" w:rsidR="004B0564" w:rsidRDefault="004B0564" w:rsidP="004B0564">
      <w:pPr>
        <w:jc w:val="both"/>
        <w:rPr>
          <w:rFonts w:cs="Arial"/>
        </w:rPr>
      </w:pPr>
    </w:p>
    <w:p w14:paraId="7FB7F149" w14:textId="77777777" w:rsidR="00187802" w:rsidRDefault="00187802" w:rsidP="004B0564">
      <w:pPr>
        <w:jc w:val="both"/>
        <w:rPr>
          <w:rFonts w:cs="Arial"/>
        </w:rPr>
      </w:pPr>
    </w:p>
    <w:p w14:paraId="4EB079D3" w14:textId="77777777" w:rsidR="00187802" w:rsidRDefault="00187802" w:rsidP="004B0564">
      <w:pPr>
        <w:jc w:val="both"/>
        <w:rPr>
          <w:rFonts w:cs="Arial"/>
        </w:rPr>
      </w:pPr>
    </w:p>
    <w:p w14:paraId="633E7AAD" w14:textId="77777777" w:rsidR="00187802" w:rsidRDefault="00187802" w:rsidP="004B0564">
      <w:pPr>
        <w:jc w:val="both"/>
        <w:rPr>
          <w:rFonts w:cs="Arial"/>
        </w:rPr>
      </w:pPr>
    </w:p>
    <w:sectPr w:rsidR="00187802" w:rsidSect="00187802">
      <w:headerReference w:type="default" r:id="rId18"/>
      <w:footerReference w:type="first" r:id="rId19"/>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40C494" w14:textId="77777777" w:rsidR="003B167D" w:rsidRDefault="003B167D">
      <w:r>
        <w:separator/>
      </w:r>
    </w:p>
  </w:endnote>
  <w:endnote w:type="continuationSeparator" w:id="0">
    <w:p w14:paraId="37B80608" w14:textId="77777777" w:rsidR="003B167D" w:rsidRDefault="003B1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28A275" w14:textId="77777777" w:rsidR="0085087C" w:rsidRDefault="0085087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953DAF" w14:textId="77777777" w:rsidR="00DC4702" w:rsidRDefault="00603FA2">
    <w:pPr>
      <w:pStyle w:val="Footer"/>
      <w:jc w:val="center"/>
    </w:pPr>
    <w:r>
      <w:fldChar w:fldCharType="begin"/>
    </w:r>
    <w:r>
      <w:instrText xml:space="preserve"> PAGE   \* MERGEFORMAT </w:instrText>
    </w:r>
    <w:r>
      <w:fldChar w:fldCharType="separate"/>
    </w:r>
    <w:r w:rsidR="008E3E80">
      <w:rPr>
        <w:noProof/>
      </w:rPr>
      <w:t>3</w:t>
    </w:r>
    <w:r>
      <w:rPr>
        <w:noProof/>
      </w:rPr>
      <w:fldChar w:fldCharType="end"/>
    </w:r>
  </w:p>
  <w:p w14:paraId="776C1047" w14:textId="77777777" w:rsidR="00DC4702" w:rsidRDefault="00DC47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72CCB" w14:textId="77777777"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14:paraId="20483C53" w14:textId="77777777" w:rsidTr="008756CE">
      <w:trPr>
        <w:trHeight w:val="1265"/>
      </w:trPr>
      <w:tc>
        <w:tcPr>
          <w:tcW w:w="6045" w:type="dxa"/>
          <w:tcMar>
            <w:top w:w="0" w:type="dxa"/>
            <w:left w:w="57" w:type="dxa"/>
            <w:bottom w:w="0" w:type="dxa"/>
            <w:right w:w="28" w:type="dxa"/>
          </w:tcMar>
          <w:hideMark/>
        </w:tcPr>
        <w:p w14:paraId="52FE1B72" w14:textId="77777777" w:rsidR="00DC4702" w:rsidRDefault="00DC4702" w:rsidP="007252D6">
          <w:pPr>
            <w:pStyle w:val="greenfooter"/>
            <w:ind w:left="34"/>
          </w:pPr>
          <w:r>
            <w:t xml:space="preserve">The Joint Nature Conservation Committee (JNCC) is the statutory adviser to Government on UK and international nature conservation, on behalf of </w:t>
          </w:r>
          <w:r w:rsidR="007252D6">
            <w:t>DAERA Natural Resources Wales, Natural England and Scottish Natural Heritage. Its work contributes to maintaining and enriching biological diversity, conserving geological features and sustaining natural systems.</w:t>
          </w:r>
          <w:r>
            <w:br/>
          </w:r>
        </w:p>
      </w:tc>
      <w:tc>
        <w:tcPr>
          <w:tcW w:w="567" w:type="dxa"/>
        </w:tcPr>
        <w:p w14:paraId="796FCAFD" w14:textId="77777777" w:rsidR="00DC4702" w:rsidRDefault="00DC4702" w:rsidP="008756CE">
          <w:pPr>
            <w:pStyle w:val="greenfooter"/>
          </w:pPr>
        </w:p>
      </w:tc>
      <w:tc>
        <w:tcPr>
          <w:tcW w:w="2551" w:type="dxa"/>
          <w:tcMar>
            <w:top w:w="0" w:type="dxa"/>
            <w:left w:w="57" w:type="dxa"/>
            <w:bottom w:w="0" w:type="dxa"/>
            <w:right w:w="57" w:type="dxa"/>
          </w:tcMar>
          <w:hideMark/>
        </w:tcPr>
        <w:p w14:paraId="50CB3F4D" w14:textId="77777777"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14:paraId="0E3EFD58" w14:textId="77777777" w:rsidR="00DC4702" w:rsidRPr="00917CD8" w:rsidRDefault="00DC4702"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9ACAB" w14:textId="77777777"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14:paraId="4721DCEF" w14:textId="77777777"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40F2D2" w14:textId="77777777" w:rsidR="003B167D" w:rsidRDefault="003B167D">
      <w:r>
        <w:separator/>
      </w:r>
    </w:p>
  </w:footnote>
  <w:footnote w:type="continuationSeparator" w:id="0">
    <w:p w14:paraId="34C84414" w14:textId="77777777" w:rsidR="003B167D" w:rsidRDefault="003B1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86EAA3" w14:textId="77777777" w:rsidR="0085087C" w:rsidRDefault="0085087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44BB49" w14:textId="77777777" w:rsidR="0085087C" w:rsidRDefault="0085087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E9C92" w14:textId="77777777"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14:anchorId="363095C2" wp14:editId="00EDF92A">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CD8B1B"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1F5E42C8"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7E34C06E"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8C72AA1" w14:textId="77777777" w:rsidR="00DC4702" w:rsidRPr="00A303C3" w:rsidRDefault="00DC4702" w:rsidP="003C0E31">
                          <w:pPr>
                            <w:rPr>
                              <w:rFonts w:cs="Arial"/>
                              <w:sz w:val="20"/>
                              <w:szCs w:val="20"/>
                            </w:rPr>
                          </w:pPr>
                        </w:p>
                        <w:p w14:paraId="1BBB4745" w14:textId="77777777"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14:paraId="7AA9E14D"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623552DD" w14:textId="77777777" w:rsidR="00DC4702" w:rsidRPr="0085087C" w:rsidRDefault="00DC4702" w:rsidP="00351594">
                          <w:pPr>
                            <w:rPr>
                              <w:rFonts w:cs="Arial"/>
                              <w:sz w:val="20"/>
                              <w:szCs w:val="20"/>
                            </w:rPr>
                          </w:pPr>
                          <w:r w:rsidRPr="0085087C">
                            <w:rPr>
                              <w:rFonts w:cs="Arial"/>
                              <w:color w:val="008000"/>
                              <w:sz w:val="20"/>
                              <w:szCs w:val="20"/>
                            </w:rPr>
                            <w:t>Website: jncc.defra.gov.uk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63095C2"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14:paraId="23CD8B1B" w14:textId="77777777"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14:paraId="1F5E42C8" w14:textId="77777777" w:rsidR="00DC4702" w:rsidRPr="00A303C3" w:rsidRDefault="00DC4702" w:rsidP="003C0E31">
                    <w:pPr>
                      <w:rPr>
                        <w:rFonts w:cs="Arial"/>
                        <w:color w:val="008000"/>
                        <w:sz w:val="20"/>
                        <w:szCs w:val="20"/>
                      </w:rPr>
                    </w:pPr>
                    <w:r w:rsidRPr="00A303C3">
                      <w:rPr>
                        <w:rFonts w:cs="Arial"/>
                        <w:color w:val="008000"/>
                        <w:sz w:val="20"/>
                        <w:szCs w:val="20"/>
                      </w:rPr>
                      <w:t>Monkstone House, City Road</w:t>
                    </w:r>
                  </w:p>
                  <w:p w14:paraId="7E34C06E" w14:textId="77777777" w:rsidR="00DC4702" w:rsidRPr="00A303C3" w:rsidRDefault="00DC4702" w:rsidP="003C0E31">
                    <w:pPr>
                      <w:rPr>
                        <w:rFonts w:cs="Arial"/>
                        <w:sz w:val="20"/>
                        <w:szCs w:val="20"/>
                      </w:rPr>
                    </w:pPr>
                    <w:r w:rsidRPr="00A303C3">
                      <w:rPr>
                        <w:rFonts w:cs="Arial"/>
                        <w:color w:val="008000"/>
                        <w:sz w:val="20"/>
                        <w:szCs w:val="20"/>
                      </w:rPr>
                      <w:t>Peterborough PE1 1JY, United Kingdom</w:t>
                    </w:r>
                  </w:p>
                  <w:p w14:paraId="48C72AA1" w14:textId="77777777" w:rsidR="00DC4702" w:rsidRPr="00A303C3" w:rsidRDefault="00DC4702" w:rsidP="003C0E31">
                    <w:pPr>
                      <w:rPr>
                        <w:rFonts w:cs="Arial"/>
                        <w:sz w:val="20"/>
                        <w:szCs w:val="20"/>
                      </w:rPr>
                    </w:pPr>
                  </w:p>
                  <w:p w14:paraId="1BBB4745" w14:textId="77777777"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14:paraId="7AA9E14D" w14:textId="77777777" w:rsidR="00DC4702" w:rsidRPr="00A303C3" w:rsidRDefault="00DC4702" w:rsidP="003C0E31">
                    <w:pPr>
                      <w:rPr>
                        <w:rFonts w:cs="Arial"/>
                        <w:color w:val="008000"/>
                        <w:sz w:val="20"/>
                        <w:szCs w:val="20"/>
                      </w:rPr>
                    </w:pPr>
                    <w:r w:rsidRPr="00A303C3">
                      <w:rPr>
                        <w:rFonts w:cs="Arial"/>
                        <w:color w:val="008000"/>
                        <w:sz w:val="20"/>
                        <w:szCs w:val="20"/>
                      </w:rPr>
                      <w:t>Fax: 01733 555948</w:t>
                    </w:r>
                  </w:p>
                  <w:p w14:paraId="623552DD" w14:textId="77777777" w:rsidR="00DC4702" w:rsidRPr="0085087C" w:rsidRDefault="00DC4702" w:rsidP="00351594">
                    <w:pPr>
                      <w:rPr>
                        <w:rFonts w:cs="Arial"/>
                        <w:sz w:val="20"/>
                        <w:szCs w:val="20"/>
                      </w:rPr>
                    </w:pPr>
                    <w:r w:rsidRPr="0085087C">
                      <w:rPr>
                        <w:rFonts w:cs="Arial"/>
                        <w:color w:val="008000"/>
                        <w:sz w:val="20"/>
                        <w:szCs w:val="20"/>
                      </w:rPr>
                      <w:t>Website: jncc.defra.gov.uk</w:t>
                    </w:r>
                  </w:p>
                </w:txbxContent>
              </v:textbox>
            </v:shape>
          </w:pict>
        </mc:Fallback>
      </mc:AlternateContent>
    </w:r>
    <w:r w:rsidR="00DC4702">
      <w:rPr>
        <w:noProof/>
        <w:lang w:eastAsia="en-GB"/>
      </w:rPr>
      <w:drawing>
        <wp:inline distT="0" distB="0" distL="0" distR="0" wp14:anchorId="447C70E3" wp14:editId="750389E2">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D4147" w14:textId="77777777"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73B"/>
    <w:rsid w:val="00032AF6"/>
    <w:rsid w:val="00055B9F"/>
    <w:rsid w:val="00061195"/>
    <w:rsid w:val="000B6354"/>
    <w:rsid w:val="000D2CC0"/>
    <w:rsid w:val="000D773D"/>
    <w:rsid w:val="000F558C"/>
    <w:rsid w:val="0010188F"/>
    <w:rsid w:val="00116AF5"/>
    <w:rsid w:val="001243C6"/>
    <w:rsid w:val="0013545E"/>
    <w:rsid w:val="0018612A"/>
    <w:rsid w:val="00187802"/>
    <w:rsid w:val="00194AF5"/>
    <w:rsid w:val="00195572"/>
    <w:rsid w:val="001D6660"/>
    <w:rsid w:val="001F3202"/>
    <w:rsid w:val="001F3A92"/>
    <w:rsid w:val="001F64A9"/>
    <w:rsid w:val="001F7871"/>
    <w:rsid w:val="0020021B"/>
    <w:rsid w:val="002024F1"/>
    <w:rsid w:val="00204DA6"/>
    <w:rsid w:val="002075B6"/>
    <w:rsid w:val="002137D2"/>
    <w:rsid w:val="00220557"/>
    <w:rsid w:val="002220C9"/>
    <w:rsid w:val="00246CA1"/>
    <w:rsid w:val="00247D2F"/>
    <w:rsid w:val="00256697"/>
    <w:rsid w:val="0028607C"/>
    <w:rsid w:val="002A1DCA"/>
    <w:rsid w:val="002F7C55"/>
    <w:rsid w:val="003025AA"/>
    <w:rsid w:val="00306741"/>
    <w:rsid w:val="00343FDA"/>
    <w:rsid w:val="00351594"/>
    <w:rsid w:val="00355E37"/>
    <w:rsid w:val="00380CD4"/>
    <w:rsid w:val="003A09F2"/>
    <w:rsid w:val="003B167D"/>
    <w:rsid w:val="003C0E31"/>
    <w:rsid w:val="00415DB0"/>
    <w:rsid w:val="00433762"/>
    <w:rsid w:val="0046526B"/>
    <w:rsid w:val="00497713"/>
    <w:rsid w:val="004B0564"/>
    <w:rsid w:val="004C5D41"/>
    <w:rsid w:val="004D253F"/>
    <w:rsid w:val="004F0411"/>
    <w:rsid w:val="00536C6F"/>
    <w:rsid w:val="00537963"/>
    <w:rsid w:val="00562FF8"/>
    <w:rsid w:val="00565BB1"/>
    <w:rsid w:val="00575BAF"/>
    <w:rsid w:val="00587F2C"/>
    <w:rsid w:val="00590768"/>
    <w:rsid w:val="00593929"/>
    <w:rsid w:val="005F340B"/>
    <w:rsid w:val="00603FA2"/>
    <w:rsid w:val="00605EB3"/>
    <w:rsid w:val="006216E2"/>
    <w:rsid w:val="006347A2"/>
    <w:rsid w:val="00641A1C"/>
    <w:rsid w:val="00646E17"/>
    <w:rsid w:val="00657268"/>
    <w:rsid w:val="00685F3C"/>
    <w:rsid w:val="006E2BA3"/>
    <w:rsid w:val="006E6311"/>
    <w:rsid w:val="007252D6"/>
    <w:rsid w:val="007A05B4"/>
    <w:rsid w:val="007D718F"/>
    <w:rsid w:val="007E16B2"/>
    <w:rsid w:val="007F0FDF"/>
    <w:rsid w:val="007F4748"/>
    <w:rsid w:val="00801DB5"/>
    <w:rsid w:val="008043AA"/>
    <w:rsid w:val="0085087C"/>
    <w:rsid w:val="008756CE"/>
    <w:rsid w:val="008A45AA"/>
    <w:rsid w:val="008D1C69"/>
    <w:rsid w:val="008E3E80"/>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1AFD"/>
    <w:rsid w:val="00AB6670"/>
    <w:rsid w:val="00AF48B9"/>
    <w:rsid w:val="00AF4DED"/>
    <w:rsid w:val="00B017CA"/>
    <w:rsid w:val="00B223A4"/>
    <w:rsid w:val="00B50110"/>
    <w:rsid w:val="00B57869"/>
    <w:rsid w:val="00B81D56"/>
    <w:rsid w:val="00BA4629"/>
    <w:rsid w:val="00BC185E"/>
    <w:rsid w:val="00BE3CEB"/>
    <w:rsid w:val="00BE78C6"/>
    <w:rsid w:val="00BF20EA"/>
    <w:rsid w:val="00C135C7"/>
    <w:rsid w:val="00C1397B"/>
    <w:rsid w:val="00C2014B"/>
    <w:rsid w:val="00C26F46"/>
    <w:rsid w:val="00C27582"/>
    <w:rsid w:val="00C86EE6"/>
    <w:rsid w:val="00C92E74"/>
    <w:rsid w:val="00CF2CC9"/>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5188D"/>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7EE61346"/>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 w:type="character" w:styleId="UnresolvedMention">
    <w:name w:val="Unresolved Mention"/>
    <w:basedOn w:val="DefaultParagraphFont"/>
    <w:uiPriority w:val="99"/>
    <w:semiHidden/>
    <w:unhideWhenUsed/>
    <w:rsid w:val="00621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dora.iantosca@jncc.gov.uk" TargetMode="Externa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mailto:Jason%20Weeks@jncc.gov.uk" TargetMode="External"/><Relationship Id="rId14"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EAE5F-851F-45C5-866D-76583726C7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14</TotalTime>
  <Pages>4</Pages>
  <Words>904</Words>
  <Characters>5557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6449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Dora Iantosca</cp:lastModifiedBy>
  <cp:revision>4</cp:revision>
  <cp:lastPrinted>2015-09-09T10:53:00Z</cp:lastPrinted>
  <dcterms:created xsi:type="dcterms:W3CDTF">2020-06-03T09:35:00Z</dcterms:created>
  <dcterms:modified xsi:type="dcterms:W3CDTF">2020-06-26T12:17:00Z</dcterms:modified>
</cp:coreProperties>
</file>