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84754" w14:textId="77777777" w:rsidR="005B3BDD" w:rsidRDefault="00EF0FBB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5"/>
        <w:gridCol w:w="3061"/>
        <w:gridCol w:w="69"/>
        <w:gridCol w:w="915"/>
        <w:gridCol w:w="36"/>
        <w:gridCol w:w="2045"/>
      </w:tblGrid>
      <w:tr w:rsidR="005B3BDD" w14:paraId="44284756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55" w14:textId="77777777" w:rsidR="005B3BDD" w:rsidRDefault="00EF0FBB">
            <w:pPr>
              <w:spacing w:before="120" w:after="120" w:line="240" w:lineRule="auto"/>
            </w:pPr>
            <w:bookmarkStart w:id="0" w:name="_heading=h.gjdgxs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B3BDD" w14:paraId="44284759" w14:textId="77777777">
        <w:tblPrEx>
          <w:tblCellMar>
            <w:top w:w="0" w:type="dxa"/>
            <w:bottom w:w="0" w:type="dxa"/>
          </w:tblCellMar>
        </w:tblPrEx>
        <w:trPr>
          <w:trHeight w:val="8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57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Notifiable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58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i/>
                <w:sz w:val="24"/>
                <w:szCs w:val="24"/>
                <w:shd w:val="clear" w:color="auto" w:fill="FFFF00"/>
              </w:rPr>
              <w:t>[Guidance: Explain the Notifiable Default, with clear schedule and clause references as appropriate]</w:t>
            </w:r>
          </w:p>
        </w:tc>
      </w:tr>
      <w:tr w:rsidR="005B3BDD" w14:paraId="4428475D" w14:textId="77777777">
        <w:tblPrEx>
          <w:tblCellMar>
            <w:top w:w="0" w:type="dxa"/>
            <w:bottom w:w="0" w:type="dxa"/>
          </w:tblCellMar>
        </w:tblPrEx>
        <w:trPr>
          <w:trHeight w:val="104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5A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5B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4428475C" w14:textId="77777777" w:rsidR="005B3BDD" w:rsidRDefault="005B3BD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B3BDD" w14:paraId="44284762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5E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5F" w14:textId="77777777" w:rsidR="005B3BDD" w:rsidRDefault="005B3BD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0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1" w14:textId="77777777" w:rsidR="005B3BDD" w:rsidRDefault="005B3BD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B3BDD" w14:paraId="44284764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3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B3BDD" w14:paraId="44284767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5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Notifiable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6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B3BDD" w14:paraId="4428476A" w14:textId="77777777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8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9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B3BDD" w14:paraId="4428476D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B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Actual </w:t>
            </w:r>
            <w:r>
              <w:rPr>
                <w:rFonts w:ascii="Arial" w:eastAsia="Arial" w:hAnsi="Arial" w:cs="Arial"/>
                <w:sz w:val="24"/>
                <w:szCs w:val="24"/>
              </w:rPr>
              <w:t>effect of Notifiable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C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B3BDD" w14:paraId="44284771" w14:textId="7777777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E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6F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0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B3BDD" w14:paraId="44284775" w14:textId="7777777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2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3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4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79" w14:textId="7777777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6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7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8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7D" w14:textId="7777777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A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B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C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81" w14:textId="7777777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E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7F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0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85" w14:textId="7777777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2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3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4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88" w14:textId="77777777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6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Notifiable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7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</w:p>
        </w:tc>
      </w:tr>
      <w:tr w:rsidR="005B3BDD" w14:paraId="44284790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9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</w:t>
            </w:r>
            <w:r>
              <w:rPr>
                <w:rFonts w:ascii="Arial" w:eastAsia="Arial" w:hAnsi="Arial" w:cs="Arial"/>
                <w:sz w:val="24"/>
                <w:szCs w:val="24"/>
              </w:rPr>
              <w:t>prevent recurrence of Notifiable Default</w:t>
            </w:r>
          </w:p>
          <w:p w14:paraId="4428478A" w14:textId="77777777" w:rsidR="005B3BDD" w:rsidRDefault="005B3BD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428478B" w14:textId="77777777" w:rsidR="005B3BDD" w:rsidRDefault="005B3BD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428478C" w14:textId="77777777" w:rsidR="005B3BDD" w:rsidRDefault="005B3BD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428478D" w14:textId="77777777" w:rsidR="005B3BDD" w:rsidRDefault="005B3BD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E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8F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B3BDD" w14:paraId="44284794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1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2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3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98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5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6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7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9C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9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A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B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A0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D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E" w14:textId="77777777" w:rsidR="005B3BDD" w:rsidRDefault="00EF0FBB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9F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A4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1" w14:textId="77777777" w:rsidR="005B3BDD" w:rsidRDefault="005B3B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2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3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5B3BDD" w14:paraId="442847A9" w14:textId="77777777">
        <w:tblPrEx>
          <w:tblCellMar>
            <w:top w:w="0" w:type="dxa"/>
            <w:bottom w:w="0" w:type="dxa"/>
          </w:tblCellMar>
        </w:tblPrEx>
        <w:trPr>
          <w:trHeight w:val="9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5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6" w14:textId="77777777" w:rsidR="005B3BDD" w:rsidRDefault="005B3BD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7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8" w14:textId="77777777" w:rsidR="005B3BDD" w:rsidRDefault="005B3BD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5B3BDD" w14:paraId="442847AB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A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B3BDD" w14:paraId="442847AE" w14:textId="77777777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C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D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[Plan Accepted] [Plan Rejected]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 Plan Requested]</w:t>
            </w:r>
          </w:p>
        </w:tc>
      </w:tr>
      <w:tr w:rsidR="005B3BDD" w14:paraId="442847B1" w14:textId="77777777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AF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B0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/>
            <w:bookmarkEnd w:id="1"/>
          </w:p>
        </w:tc>
      </w:tr>
      <w:tr w:rsidR="005B3BDD" w14:paraId="442847B6" w14:textId="77777777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B2" w14:textId="77777777" w:rsidR="005B3BDD" w:rsidRDefault="00EF0FB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B3" w14:textId="77777777" w:rsidR="005B3BDD" w:rsidRDefault="005B3BD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B4" w14:textId="77777777" w:rsidR="005B3BDD" w:rsidRDefault="00EF0FB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847B5" w14:textId="77777777" w:rsidR="005B3BDD" w:rsidRDefault="005B3BD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442847B7" w14:textId="77777777" w:rsidR="005B3BDD" w:rsidRDefault="005B3BDD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/>
      <w:bookmarkEnd w:id="2"/>
    </w:p>
    <w:p w14:paraId="442847B8" w14:textId="77777777" w:rsidR="005B3BDD" w:rsidRDefault="005B3BDD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442847B9" w14:textId="77777777" w:rsidR="005B3BDD" w:rsidRDefault="005B3BDD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B3BDD">
      <w:headerReference w:type="default" r:id="rId6"/>
      <w:footerReference w:type="default" r:id="rId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4758" w14:textId="77777777" w:rsidR="00000000" w:rsidRDefault="00EF0FBB">
      <w:pPr>
        <w:spacing w:after="0" w:line="240" w:lineRule="auto"/>
      </w:pPr>
      <w:r>
        <w:separator/>
      </w:r>
    </w:p>
  </w:endnote>
  <w:endnote w:type="continuationSeparator" w:id="0">
    <w:p w14:paraId="4428475A" w14:textId="77777777" w:rsidR="00000000" w:rsidRDefault="00EF0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4760" w14:textId="77777777" w:rsidR="00145CBD" w:rsidRDefault="00EF0FB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 – Version 1.1</w:t>
    </w:r>
  </w:p>
  <w:p w14:paraId="44284761" w14:textId="77777777" w:rsidR="00145CBD" w:rsidRDefault="00EF0FB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4754" w14:textId="77777777" w:rsidR="00000000" w:rsidRDefault="00EF0FB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284756" w14:textId="77777777" w:rsidR="00000000" w:rsidRDefault="00EF0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475C" w14:textId="77777777" w:rsidR="00145CBD" w:rsidRDefault="00EF0FB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[Subject to Contract]</w:t>
    </w:r>
  </w:p>
  <w:p w14:paraId="4428475D" w14:textId="77777777" w:rsidR="00145CBD" w:rsidRDefault="00EF0FBB">
    <w:pPr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14:paraId="4428475E" w14:textId="77777777" w:rsidR="00145CBD" w:rsidRDefault="00EF0FBB">
    <w:pPr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B3BDD"/>
    <w:rsid w:val="005B3BDD"/>
    <w:rsid w:val="00E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84754"/>
  <w15:docId w15:val="{BCEC141E-48F0-4852-84BF-D959853D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7738E8CC87B4E94313D977F738875" ma:contentTypeVersion="18" ma:contentTypeDescription="Create a new document." ma:contentTypeScope="" ma:versionID="0db89dfeac6ad853bc63e0acdb77b4da">
  <xsd:schema xmlns:xsd="http://www.w3.org/2001/XMLSchema" xmlns:xs="http://www.w3.org/2001/XMLSchema" xmlns:p="http://schemas.microsoft.com/office/2006/metadata/properties" xmlns:ns1="http://schemas.microsoft.com/sharepoint/v3" xmlns:ns2="46363eb8-99d4-4ef9-bbae-00f92cfa606c" xmlns:ns3="33110dc5-b9d8-4062-b2b8-079262dd64fa" targetNamespace="http://schemas.microsoft.com/office/2006/metadata/properties" ma:root="true" ma:fieldsID="d11528c98c1c6cc040b14806a7c01d0d" ns1:_="" ns2:_="" ns3:_="">
    <xsd:import namespace="http://schemas.microsoft.com/sharepoint/v3"/>
    <xsd:import namespace="46363eb8-99d4-4ef9-bbae-00f92cfa606c"/>
    <xsd:import namespace="33110dc5-b9d8-4062-b2b8-079262dd64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eam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Flow_SignoffStatus" minOccurs="0"/>
                <xsd:element ref="ns3:DocumentTyp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63eb8-99d4-4ef9-bbae-00f92cfa60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10dc5-b9d8-4062-b2b8-079262dd64fa" elementFormDefault="qualified">
    <xsd:import namespace="http://schemas.microsoft.com/office/2006/documentManagement/types"/>
    <xsd:import namespace="http://schemas.microsoft.com/office/infopath/2007/PartnerControls"/>
    <xsd:element name="Team" ma:index="11" nillable="true" ma:displayName="Team" ma:format="RadioButtons" ma:internalName="Team">
      <xsd:simpleType>
        <xsd:restriction base="dms:Choice">
          <xsd:enumeration value="Shared Services"/>
          <xsd:enumeration value="Banking"/>
          <xsd:enumeration value="Encashment"/>
          <xsd:enumeration value="Debt"/>
          <xsd:enumeration value="Choice 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DocumentTypes" ma:index="27" nillable="true" ma:displayName="Document Type" ma:format="Dropdown" ma:internalName="DocumentTypes">
      <xsd:simpleType>
        <xsd:restriction base="dms:Choice">
          <xsd:enumeration value="Governance"/>
          <xsd:enumeration value="Legal Advice"/>
          <xsd:enumeration value="Spend"/>
          <xsd:enumeration value="Contracts + Variations"/>
          <xsd:enumeration value="Management Information"/>
          <xsd:enumeration value="Invoicing and Payments"/>
          <xsd:enumeration value="Savings"/>
          <xsd:enumeration value="Framework Documents"/>
          <xsd:enumeration value="Business Cases"/>
          <xsd:enumeration value="Sourcing + Tender Documents"/>
          <xsd:enumeration value="FOI / PQ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33110dc5-b9d8-4062-b2b8-079262dd64fa" xsi:nil="true"/>
    <_ip_UnifiedCompliancePolicyProperties xmlns="http://schemas.microsoft.com/sharepoint/v3" xsi:nil="true"/>
    <DocumentTypes xmlns="33110dc5-b9d8-4062-b2b8-079262dd64fa" xsi:nil="true"/>
    <Team xmlns="33110dc5-b9d8-4062-b2b8-079262dd64fa" xsi:nil="true"/>
    <_dlc_DocId xmlns="46363eb8-99d4-4ef9-bbae-00f92cfa606c">M46THUXQ7FDR-419866551-158485</_dlc_DocId>
    <_dlc_DocIdUrl xmlns="46363eb8-99d4-4ef9-bbae-00f92cfa606c">
      <Url>https://dwpgovuk.sharepoint.com/sites/SRO-120/_layouts/15/DocIdRedir.aspx?ID=M46THUXQ7FDR-419866551-158485</Url>
      <Description>M46THUXQ7FDR-419866551-158485</Description>
    </_dlc_DocIdUrl>
  </documentManagement>
</p:properties>
</file>

<file path=customXml/itemProps1.xml><?xml version="1.0" encoding="utf-8"?>
<ds:datastoreItem xmlns:ds="http://schemas.openxmlformats.org/officeDocument/2006/customXml" ds:itemID="{E5C39028-D705-4A9F-A67F-4FE20E2E6F5B}"/>
</file>

<file path=customXml/itemProps2.xml><?xml version="1.0" encoding="utf-8"?>
<ds:datastoreItem xmlns:ds="http://schemas.openxmlformats.org/officeDocument/2006/customXml" ds:itemID="{417A4285-30A2-4C98-ABDB-49E58E6C6C87}"/>
</file>

<file path=customXml/itemProps3.xml><?xml version="1.0" encoding="utf-8"?>
<ds:datastoreItem xmlns:ds="http://schemas.openxmlformats.org/officeDocument/2006/customXml" ds:itemID="{3082030A-F15A-41BD-ABE9-F60EE68B4C09}"/>
</file>

<file path=customXml/itemProps4.xml><?xml version="1.0" encoding="utf-8"?>
<ds:datastoreItem xmlns:ds="http://schemas.openxmlformats.org/officeDocument/2006/customXml" ds:itemID="{8D9ED336-1E69-49FA-8044-377F692871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921</Characters>
  <Application>Microsoft Office Word</Application>
  <DocSecurity>0</DocSecurity>
  <Lines>7</Lines>
  <Paragraphs>2</Paragraphs>
  <ScaleCrop>false</ScaleCrop>
  <Company>Department for Work and Pensions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Kistasamy Jayspragasen CD Quarry House</dc:creator>
  <cp:lastModifiedBy>Kistasamy Jayspragasen CD Quarry House</cp:lastModifiedBy>
  <cp:revision>2</cp:revision>
  <dcterms:created xsi:type="dcterms:W3CDTF">2023-06-08T09:50:00Z</dcterms:created>
  <dcterms:modified xsi:type="dcterms:W3CDTF">2023-06-08T09:50:00Z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0x01010000B7738E8CC87B4E94313D977F738875</vt:lpwstr>
  </property>
  <property fmtid="{D5CDD505-2E9C-101B-9397-08002B2CF9AE}" pid="3" name="_dlc_DocIdItemGuid">
    <vt:lpwstr>4ac435c1-098e-4726-a912-fe276cbf1914</vt:lpwstr>
  </property>
</Properties>
</file>