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ED3FAA">
        <w:rPr>
          <w:rFonts w:cs="Arial"/>
          <w:szCs w:val="22"/>
        </w:rPr>
        <w:t>18-0</w:t>
      </w:r>
      <w:r w:rsidR="00D432DC">
        <w:rPr>
          <w:rFonts w:cs="Arial"/>
          <w:szCs w:val="22"/>
        </w:rPr>
        <w:t>288-1273</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6C1F7C">
        <w:rPr>
          <w:rFonts w:cs="Arial"/>
          <w:szCs w:val="22"/>
        </w:rPr>
        <w:t>1</w:t>
      </w:r>
      <w:r w:rsidR="00ED3FAA">
        <w:rPr>
          <w:rFonts w:cs="Arial"/>
          <w:szCs w:val="22"/>
        </w:rPr>
        <w:t>2</w:t>
      </w:r>
      <w:r w:rsidR="00EE2405">
        <w:rPr>
          <w:rFonts w:cs="Arial"/>
          <w:szCs w:val="22"/>
        </w:rPr>
        <w:t xml:space="preserve"> </w:t>
      </w:r>
      <w:r w:rsidR="0085087C">
        <w:rPr>
          <w:rFonts w:cs="Arial"/>
          <w:szCs w:val="22"/>
        </w:rPr>
        <w:t>October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3FAA">
        <w:rPr>
          <w:rFonts w:cs="Arial"/>
          <w:b/>
          <w:szCs w:val="22"/>
        </w:rPr>
        <w:t>C18-0</w:t>
      </w:r>
      <w:r w:rsidR="00D432DC">
        <w:rPr>
          <w:rFonts w:cs="Arial"/>
          <w:b/>
          <w:szCs w:val="22"/>
        </w:rPr>
        <w:t>288-1273</w:t>
      </w:r>
      <w:r w:rsidR="005F340B" w:rsidRPr="002220C9">
        <w:rPr>
          <w:rFonts w:cs="Arial"/>
          <w:b/>
          <w:szCs w:val="22"/>
        </w:rPr>
        <w:fldChar w:fldCharType="begin"/>
      </w:r>
      <w:r w:rsidR="005F340B" w:rsidRPr="002220C9">
        <w:rPr>
          <w:rFonts w:cs="Arial"/>
          <w:b/>
          <w:szCs w:val="22"/>
        </w:rPr>
        <w:fldChar w:fldCharType="end"/>
      </w:r>
    </w:p>
    <w:p w:rsidR="006C1F7C"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D432DC">
        <w:rPr>
          <w:b/>
        </w:rPr>
        <w:t>Marine slide collection</w:t>
      </w:r>
      <w:r w:rsidR="00D432DC" w:rsidRPr="000E1FEA">
        <w:rPr>
          <w:b/>
        </w:rPr>
        <w:t xml:space="preserve"> scanning and indexing</w:t>
      </w:r>
    </w:p>
    <w:p w:rsidR="00D432DC" w:rsidRPr="004C5D41" w:rsidRDefault="00D432D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D432DC">
        <w:rPr>
          <w:rFonts w:cs="Arial"/>
          <w:b/>
          <w:szCs w:val="22"/>
        </w:rPr>
        <w:t>Monday 29 October</w:t>
      </w:r>
      <w:r w:rsidR="0085087C">
        <w:rPr>
          <w:rFonts w:cs="Arial"/>
          <w:b/>
          <w:szCs w:val="22"/>
        </w:rPr>
        <w:t xml:space="preserve"> 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6C1F7C">
        <w:rPr>
          <w:rFonts w:cs="Arial"/>
          <w:szCs w:val="22"/>
        </w:rPr>
        <w:t>Amanda Gregory</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hyperlink r:id="rId9" w:history="1">
        <w:r w:rsidR="00D432DC" w:rsidRPr="00A608D9">
          <w:rPr>
            <w:rStyle w:val="Hyperlink"/>
          </w:rPr>
          <w:t>Graeme.Duncan@jncc.gov.uk</w:t>
        </w:r>
      </w:hyperlink>
      <w:r w:rsidR="00945673">
        <w:rPr>
          <w:rFonts w:cs="Arial"/>
          <w:szCs w:val="22"/>
        </w:rPr>
        <w:t xml:space="preserve"> </w:t>
      </w:r>
      <w:r w:rsidR="0085087C" w:rsidRPr="006C1F7C">
        <w:rPr>
          <w:rFonts w:eastAsia="Times New Roman" w:cs="Arial"/>
          <w:szCs w:val="22"/>
          <w:lang w:eastAsia="en-GB"/>
        </w:rPr>
        <w:t>or</w:t>
      </w:r>
      <w:r w:rsidR="00D432DC">
        <w:rPr>
          <w:rFonts w:cs="Arial"/>
          <w:szCs w:val="22"/>
        </w:rPr>
        <w:t xml:space="preserve"> (01733) 866915</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755987" cy="464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7327" cy="467822"/>
                    </a:xfrm>
                    <a:prstGeom prst="rect">
                      <a:avLst/>
                    </a:prstGeom>
                    <a:noFill/>
                    <a:ln>
                      <a:noFill/>
                    </a:ln>
                  </pic:spPr>
                </pic:pic>
              </a:graphicData>
            </a:graphic>
          </wp:inline>
        </w:drawing>
      </w:r>
      <w:bookmarkStart w:id="0" w:name="_GoBack"/>
      <w:bookmarkEnd w:id="0"/>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D432DC" w:rsidRPr="00DA5A5F">
        <w:rPr>
          <w:b/>
        </w:rPr>
        <w:t>C18-0288-1273</w:t>
      </w:r>
      <w:r w:rsidRPr="002220C9">
        <w:rPr>
          <w:rFonts w:cs="Arial"/>
          <w:b/>
          <w:szCs w:val="22"/>
        </w:rPr>
        <w:fldChar w:fldCharType="begin"/>
      </w:r>
      <w:r w:rsidRPr="002220C9">
        <w:rPr>
          <w:rFonts w:cs="Arial"/>
          <w:b/>
          <w:szCs w:val="22"/>
        </w:rPr>
        <w:fldChar w:fldCharType="end"/>
      </w:r>
    </w:p>
    <w:p w:rsidR="00D432DC" w:rsidRPr="00ED3FAA" w:rsidRDefault="00BE78C6" w:rsidP="00ED3FAA">
      <w:pPr>
        <w:rPr>
          <w:rFonts w:cs="Arial"/>
          <w:b/>
          <w:szCs w:val="22"/>
        </w:rPr>
      </w:pPr>
      <w:r w:rsidRPr="002220C9">
        <w:rPr>
          <w:rFonts w:cs="Arial"/>
          <w:b/>
          <w:szCs w:val="22"/>
        </w:rPr>
        <w:t>TITLE</w:t>
      </w:r>
      <w:r w:rsidRPr="004C5D41">
        <w:rPr>
          <w:rFonts w:cs="Arial"/>
          <w:b/>
          <w:szCs w:val="22"/>
        </w:rPr>
        <w:t xml:space="preserve">: </w:t>
      </w:r>
      <w:r w:rsidR="00D432DC">
        <w:rPr>
          <w:b/>
        </w:rPr>
        <w:t>Marine slide collection</w:t>
      </w:r>
      <w:r w:rsidR="00D432DC" w:rsidRPr="000E1FEA">
        <w:rPr>
          <w:b/>
        </w:rPr>
        <w:t xml:space="preserve"> scanning and indexing</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xml:space="preserve">., Natural England, </w:t>
            </w:r>
            <w:proofErr w:type="spellStart"/>
            <w:r w:rsidR="0018612A">
              <w:rPr>
                <w:rFonts w:cs="Arial"/>
                <w:b/>
                <w:szCs w:val="22"/>
              </w:rPr>
              <w:t>SNH</w:t>
            </w:r>
            <w:proofErr w:type="spellEnd"/>
            <w:r w:rsidR="0018612A">
              <w:rPr>
                <w:rFonts w:cs="Arial"/>
                <w:b/>
                <w:szCs w:val="22"/>
              </w:rPr>
              <w:t xml:space="preserve"> or </w:t>
            </w:r>
            <w:proofErr w:type="spellStart"/>
            <w:r w:rsidR="0018612A">
              <w:rPr>
                <w:rFonts w:cs="Arial"/>
                <w:b/>
                <w:szCs w:val="22"/>
              </w:rPr>
              <w:t>DAERA</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65E" w:rsidRDefault="00B9365E">
      <w:r>
        <w:separator/>
      </w:r>
    </w:p>
  </w:endnote>
  <w:endnote w:type="continuationSeparator" w:id="0">
    <w:p w:rsidR="00B9365E" w:rsidRDefault="00B9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432DC">
      <w:rPr>
        <w:noProof/>
      </w:rPr>
      <w:t>2</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65E" w:rsidRDefault="00B9365E">
      <w:r>
        <w:separator/>
      </w:r>
    </w:p>
  </w:footnote>
  <w:footnote w:type="continuationSeparator" w:id="0">
    <w:p w:rsidR="00B9365E" w:rsidRDefault="00B9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55B9F"/>
    <w:rsid w:val="00061195"/>
    <w:rsid w:val="000B6354"/>
    <w:rsid w:val="000D2CC0"/>
    <w:rsid w:val="000F558C"/>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0CED"/>
    <w:rsid w:val="00433762"/>
    <w:rsid w:val="0046526B"/>
    <w:rsid w:val="004B0564"/>
    <w:rsid w:val="004C5D41"/>
    <w:rsid w:val="004D253F"/>
    <w:rsid w:val="004F0411"/>
    <w:rsid w:val="00536C6F"/>
    <w:rsid w:val="00537963"/>
    <w:rsid w:val="00562FF8"/>
    <w:rsid w:val="00565BB1"/>
    <w:rsid w:val="00587F2C"/>
    <w:rsid w:val="00593929"/>
    <w:rsid w:val="005F340B"/>
    <w:rsid w:val="00603FA2"/>
    <w:rsid w:val="00605EB3"/>
    <w:rsid w:val="006347A2"/>
    <w:rsid w:val="00641A1C"/>
    <w:rsid w:val="00646E17"/>
    <w:rsid w:val="00685F3C"/>
    <w:rsid w:val="006C1F7C"/>
    <w:rsid w:val="006E2BA3"/>
    <w:rsid w:val="006E6311"/>
    <w:rsid w:val="007252D6"/>
    <w:rsid w:val="00740B63"/>
    <w:rsid w:val="007A05B4"/>
    <w:rsid w:val="007D718F"/>
    <w:rsid w:val="007E16B2"/>
    <w:rsid w:val="007F0FDF"/>
    <w:rsid w:val="007F4748"/>
    <w:rsid w:val="00801DB5"/>
    <w:rsid w:val="008043AA"/>
    <w:rsid w:val="008238CB"/>
    <w:rsid w:val="0085087C"/>
    <w:rsid w:val="008756CE"/>
    <w:rsid w:val="008A45AA"/>
    <w:rsid w:val="008D1C69"/>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9365E"/>
    <w:rsid w:val="00BA4629"/>
    <w:rsid w:val="00BC185E"/>
    <w:rsid w:val="00BE3CEB"/>
    <w:rsid w:val="00BE78C6"/>
    <w:rsid w:val="00BF20EA"/>
    <w:rsid w:val="00C135C7"/>
    <w:rsid w:val="00C1397B"/>
    <w:rsid w:val="00C2014B"/>
    <w:rsid w:val="00C26F46"/>
    <w:rsid w:val="00C27582"/>
    <w:rsid w:val="00C86EE6"/>
    <w:rsid w:val="00D013DD"/>
    <w:rsid w:val="00D062D4"/>
    <w:rsid w:val="00D432DC"/>
    <w:rsid w:val="00D81234"/>
    <w:rsid w:val="00D83EC8"/>
    <w:rsid w:val="00D95295"/>
    <w:rsid w:val="00D9587E"/>
    <w:rsid w:val="00DB51C4"/>
    <w:rsid w:val="00DC1BBF"/>
    <w:rsid w:val="00DC4702"/>
    <w:rsid w:val="00DC63D2"/>
    <w:rsid w:val="00DE20EE"/>
    <w:rsid w:val="00DF365C"/>
    <w:rsid w:val="00E20E8C"/>
    <w:rsid w:val="00E445BB"/>
    <w:rsid w:val="00ED3FAA"/>
    <w:rsid w:val="00ED5109"/>
    <w:rsid w:val="00ED6667"/>
    <w:rsid w:val="00EE2405"/>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1B8767"/>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C1F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raeme.Duncan@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C3367-6458-4A1E-8F50-E64E0DD6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3</TotalTime>
  <Pages>3</Pages>
  <Words>602</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2018-10-12T13:10:00Z</dcterms:created>
  <dcterms:modified xsi:type="dcterms:W3CDTF">2018-10-12T13:13:00Z</dcterms:modified>
</cp:coreProperties>
</file>